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BA6F6" w14:textId="77777777" w:rsidR="00ED5370" w:rsidRDefault="00ED5370" w:rsidP="00ED5370">
      <w:pPr>
        <w:spacing w:after="0"/>
      </w:pPr>
      <w:r>
        <w:t>This is a supplier quality agreement between</w:t>
      </w:r>
    </w:p>
    <w:p w14:paraId="04D0FB8B" w14:textId="77777777" w:rsidR="00ED5370" w:rsidRDefault="00ED5370" w:rsidP="00ED5370">
      <w:pPr>
        <w:spacing w:after="0"/>
      </w:pPr>
      <w:r>
        <w:t xml:space="preserve"> </w:t>
      </w:r>
    </w:p>
    <w:p w14:paraId="604EC49B" w14:textId="77777777" w:rsidR="00ED5370" w:rsidRDefault="00ED5370" w:rsidP="00ED5370">
      <w:pPr>
        <w:spacing w:after="0"/>
      </w:pPr>
      <w:r>
        <w:tab/>
        <w:t xml:space="preserve">Supplier: </w:t>
      </w:r>
    </w:p>
    <w:p w14:paraId="48D96897" w14:textId="3397BBCD" w:rsidR="00ED5370" w:rsidRDefault="00ED5370" w:rsidP="00ED5370">
      <w:pPr>
        <w:spacing w:after="0"/>
      </w:pPr>
      <w:r>
        <w:tab/>
      </w:r>
      <w:r w:rsidR="00CF22F5">
        <w:t>Viamed Ltd. 15 Station Road, Cross Hills, Keighley, BD20 7DT</w:t>
      </w:r>
    </w:p>
    <w:p w14:paraId="578E537A" w14:textId="4A13986B" w:rsidR="00ED5370" w:rsidRDefault="00ED5370" w:rsidP="00ED5370">
      <w:pPr>
        <w:spacing w:after="0"/>
      </w:pPr>
    </w:p>
    <w:p w14:paraId="0A255B5F" w14:textId="77777777" w:rsidR="00ED5370" w:rsidRDefault="00ED5370" w:rsidP="00ED5370">
      <w:pPr>
        <w:spacing w:after="0"/>
      </w:pPr>
      <w:r>
        <w:tab/>
        <w:t xml:space="preserve">(Hereafter referred to as “Supplier”) </w:t>
      </w:r>
    </w:p>
    <w:p w14:paraId="562EFC24" w14:textId="77777777" w:rsidR="00095A29" w:rsidRDefault="00ED5370" w:rsidP="00ED5370">
      <w:pPr>
        <w:spacing w:after="0"/>
      </w:pPr>
      <w:r>
        <w:tab/>
      </w:r>
    </w:p>
    <w:p w14:paraId="638BC67F" w14:textId="77777777" w:rsidR="00ED5370" w:rsidRDefault="00095A29" w:rsidP="00ED5370">
      <w:pPr>
        <w:spacing w:after="0"/>
      </w:pPr>
      <w:r>
        <w:tab/>
      </w:r>
      <w:r w:rsidR="00ED5370">
        <w:t xml:space="preserve">Note: the term Supplier includes companies who perform any subcontracted </w:t>
      </w:r>
      <w:r>
        <w:tab/>
      </w:r>
      <w:r w:rsidR="00ED5370">
        <w:t>or outsourced processes on behalf of Chalice Medical Ltd</w:t>
      </w:r>
      <w:r w:rsidR="006842B4">
        <w:t>,</w:t>
      </w:r>
      <w:r w:rsidR="00ED5370">
        <w:t xml:space="preserve"> or </w:t>
      </w:r>
      <w:r w:rsidR="006842B4">
        <w:t xml:space="preserve">companies </w:t>
      </w:r>
      <w:r w:rsidR="00ED5370">
        <w:t xml:space="preserve">who </w:t>
      </w:r>
      <w:r>
        <w:tab/>
      </w:r>
      <w:r w:rsidR="00ED5370">
        <w:t xml:space="preserve">provide a service to Chalice Medical Ltd.   </w:t>
      </w:r>
    </w:p>
    <w:p w14:paraId="044AD2AD" w14:textId="77777777" w:rsidR="00ED5370" w:rsidRDefault="00ED5370" w:rsidP="00ED5370">
      <w:pPr>
        <w:spacing w:after="0"/>
      </w:pPr>
    </w:p>
    <w:p w14:paraId="4580F6D6" w14:textId="77777777" w:rsidR="00ED5370" w:rsidRDefault="00ED5370" w:rsidP="00ED5370">
      <w:pPr>
        <w:spacing w:after="0"/>
      </w:pPr>
      <w:r>
        <w:t>And</w:t>
      </w:r>
    </w:p>
    <w:p w14:paraId="7F8A4E39" w14:textId="77777777" w:rsidR="00ED5370" w:rsidRDefault="00ED5370" w:rsidP="00ED5370">
      <w:pPr>
        <w:spacing w:after="0"/>
      </w:pPr>
    </w:p>
    <w:p w14:paraId="77E7E2C8" w14:textId="77777777" w:rsidR="00ED5370" w:rsidRPr="00095A29" w:rsidRDefault="00ED5370" w:rsidP="00ED5370">
      <w:pPr>
        <w:spacing w:after="0"/>
        <w:rPr>
          <w:b/>
        </w:rPr>
      </w:pPr>
      <w:r>
        <w:tab/>
      </w:r>
      <w:r w:rsidRPr="00095A29">
        <w:rPr>
          <w:b/>
        </w:rPr>
        <w:t>Chalice Medical Ltd</w:t>
      </w:r>
    </w:p>
    <w:p w14:paraId="15F3F916" w14:textId="77777777" w:rsidR="00ED5370" w:rsidRDefault="00ED5370" w:rsidP="00ED5370">
      <w:pPr>
        <w:spacing w:after="0"/>
      </w:pPr>
      <w:r>
        <w:tab/>
        <w:t>Manton Wood Enterprise Park</w:t>
      </w:r>
    </w:p>
    <w:p w14:paraId="4BA78028" w14:textId="77777777" w:rsidR="00ED5370" w:rsidRDefault="00ED5370" w:rsidP="00ED5370">
      <w:pPr>
        <w:spacing w:after="0"/>
      </w:pPr>
      <w:r>
        <w:tab/>
        <w:t>Worksop</w:t>
      </w:r>
    </w:p>
    <w:p w14:paraId="73EC5D17" w14:textId="77777777" w:rsidR="00ED5370" w:rsidRDefault="00ED5370" w:rsidP="00ED5370">
      <w:pPr>
        <w:spacing w:after="0"/>
      </w:pPr>
      <w:r>
        <w:tab/>
        <w:t>Nottinghamshire</w:t>
      </w:r>
    </w:p>
    <w:p w14:paraId="4DBC1E09" w14:textId="77777777" w:rsidR="00ED5370" w:rsidRDefault="00ED5370" w:rsidP="00ED5370">
      <w:pPr>
        <w:spacing w:after="0"/>
      </w:pPr>
      <w:r>
        <w:tab/>
        <w:t>S80 2RS</w:t>
      </w:r>
    </w:p>
    <w:p w14:paraId="44D921A7" w14:textId="77777777" w:rsidR="00ED5370" w:rsidRDefault="00ED5370" w:rsidP="00ED5370">
      <w:pPr>
        <w:spacing w:after="0"/>
      </w:pPr>
      <w:r>
        <w:tab/>
        <w:t>UK</w:t>
      </w:r>
    </w:p>
    <w:p w14:paraId="58ECCA19" w14:textId="17969BB8" w:rsidR="00ED5370" w:rsidRDefault="00ED5370" w:rsidP="00ED5370">
      <w:pPr>
        <w:spacing w:after="0"/>
      </w:pPr>
      <w:r>
        <w:tab/>
        <w:t>Tel:</w:t>
      </w:r>
      <w:r w:rsidR="006842B4">
        <w:t xml:space="preserve"> +44 (</w:t>
      </w:r>
      <w:r>
        <w:t>0</w:t>
      </w:r>
      <w:r w:rsidR="006842B4">
        <w:t xml:space="preserve">) </w:t>
      </w:r>
      <w:r>
        <w:t xml:space="preserve">1909 470 777 </w:t>
      </w:r>
    </w:p>
    <w:p w14:paraId="0F121766" w14:textId="77777777" w:rsidR="003823F7" w:rsidRDefault="003823F7" w:rsidP="00ED5370">
      <w:pPr>
        <w:spacing w:after="0"/>
      </w:pPr>
      <w:r>
        <w:tab/>
      </w:r>
    </w:p>
    <w:p w14:paraId="44185043" w14:textId="77777777" w:rsidR="003823F7" w:rsidRDefault="003823F7" w:rsidP="00ED5370">
      <w:pPr>
        <w:spacing w:after="0"/>
      </w:pPr>
      <w:r>
        <w:tab/>
        <w:t>As legal manufacturer of finished products.</w:t>
      </w:r>
    </w:p>
    <w:p w14:paraId="73CBFA9F" w14:textId="77777777" w:rsidR="006842B4" w:rsidRDefault="006842B4" w:rsidP="00ED5370">
      <w:pPr>
        <w:spacing w:after="0"/>
      </w:pPr>
    </w:p>
    <w:p w14:paraId="735A8F42" w14:textId="77777777" w:rsidR="006842B4" w:rsidRDefault="00874EA8" w:rsidP="00445FE9">
      <w:pPr>
        <w:pStyle w:val="Heading2"/>
      </w:pPr>
      <w:r>
        <w:t>Scope</w:t>
      </w:r>
    </w:p>
    <w:p w14:paraId="7436CD96" w14:textId="77777777" w:rsidR="00874EA8" w:rsidRPr="00874EA8" w:rsidRDefault="00874EA8" w:rsidP="00874EA8">
      <w:r>
        <w:t xml:space="preserve">This </w:t>
      </w:r>
      <w:r w:rsidR="00E305AC">
        <w:t>S</w:t>
      </w:r>
      <w:r w:rsidR="006C7D02">
        <w:t>upplier quality agreement</w:t>
      </w:r>
      <w:r>
        <w:t xml:space="preserve"> applies together with all agreements </w:t>
      </w:r>
      <w:r w:rsidR="00D5752D">
        <w:t>made between the S</w:t>
      </w:r>
      <w:r>
        <w:t xml:space="preserve">upplier and </w:t>
      </w:r>
      <w:r w:rsidR="006C7D02">
        <w:t>Chalice Medical Ltd.</w:t>
      </w:r>
    </w:p>
    <w:p w14:paraId="7579E202" w14:textId="77777777" w:rsidR="00ED5370" w:rsidRDefault="00874EA8" w:rsidP="00ED5370">
      <w:r w:rsidRPr="00874EA8">
        <w:t>This agreement relates to all products or services purchased by Chalice Medical Ltd from the Supplier as listed in Append</w:t>
      </w:r>
      <w:r w:rsidR="003D2181">
        <w:t>ix 1, hereafter referred to as P</w:t>
      </w:r>
      <w:r w:rsidRPr="00874EA8">
        <w:t>roducts.</w:t>
      </w:r>
    </w:p>
    <w:p w14:paraId="5FE063EE" w14:textId="77777777" w:rsidR="0050017F" w:rsidRDefault="0050017F" w:rsidP="00ED5370">
      <w:r w:rsidRPr="0050017F">
        <w:t xml:space="preserve">Notifications can be provided to Chalice Medical Ltd via the following email addresses: </w:t>
      </w:r>
      <w:hyperlink r:id="rId8" w:history="1">
        <w:r w:rsidR="00E305AC" w:rsidRPr="00C24A04">
          <w:rPr>
            <w:rStyle w:val="Hyperlink"/>
          </w:rPr>
          <w:t>quality@chalicemedical.com</w:t>
        </w:r>
      </w:hyperlink>
      <w:r w:rsidRPr="0050017F">
        <w:t xml:space="preserve"> or </w:t>
      </w:r>
      <w:hyperlink r:id="rId9" w:history="1">
        <w:r w:rsidR="00E305AC" w:rsidRPr="00C24A04">
          <w:rPr>
            <w:rStyle w:val="Hyperlink"/>
          </w:rPr>
          <w:t>regulatoryaffairs@chalicemedical.com</w:t>
        </w:r>
      </w:hyperlink>
    </w:p>
    <w:p w14:paraId="3E668F62" w14:textId="77777777" w:rsidR="00095A29" w:rsidRDefault="00095A29" w:rsidP="00095A29">
      <w:pPr>
        <w:pStyle w:val="Heading2"/>
      </w:pPr>
      <w:r>
        <w:t xml:space="preserve">Supplier Responsibilities </w:t>
      </w:r>
    </w:p>
    <w:p w14:paraId="7F9767FB" w14:textId="77777777" w:rsidR="00F54B9E" w:rsidRPr="00F54B9E" w:rsidRDefault="00F54B9E" w:rsidP="00F54B9E">
      <w:r>
        <w:t xml:space="preserve">The </w:t>
      </w:r>
      <w:r w:rsidR="00027716">
        <w:t>Supplier shall have the following responsibilities:</w:t>
      </w:r>
    </w:p>
    <w:p w14:paraId="6E7D1007" w14:textId="77777777" w:rsidR="00095A29" w:rsidRDefault="00F54B9E" w:rsidP="000E0ADB">
      <w:pPr>
        <w:pStyle w:val="ListParagraph"/>
        <w:numPr>
          <w:ilvl w:val="0"/>
          <w:numId w:val="2"/>
        </w:numPr>
      </w:pPr>
      <w:r>
        <w:t>Will provide</w:t>
      </w:r>
      <w:r w:rsidR="00095A29">
        <w:t xml:space="preserve"> </w:t>
      </w:r>
      <w:r w:rsidR="003D2181">
        <w:t>Product</w:t>
      </w:r>
      <w:r w:rsidR="00095A29">
        <w:t>s that are free from defects</w:t>
      </w:r>
      <w:r w:rsidR="00D5752D">
        <w:t xml:space="preserve"> to Chalice Medical Ltd. </w:t>
      </w:r>
      <w:r w:rsidR="00095A29">
        <w:t xml:space="preserve"> </w:t>
      </w:r>
    </w:p>
    <w:p w14:paraId="4EDCC285" w14:textId="77777777" w:rsidR="00095A29" w:rsidRDefault="00027716" w:rsidP="000E0ADB">
      <w:pPr>
        <w:pStyle w:val="ListParagraph"/>
        <w:numPr>
          <w:ilvl w:val="0"/>
          <w:numId w:val="2"/>
        </w:numPr>
      </w:pPr>
      <w:r>
        <w:t>S</w:t>
      </w:r>
      <w:r w:rsidR="00095A29" w:rsidRPr="00095A29">
        <w:t xml:space="preserve">hall assume full responsibility for the </w:t>
      </w:r>
      <w:r w:rsidR="003D2181">
        <w:t>Products</w:t>
      </w:r>
      <w:r w:rsidR="00095A29" w:rsidRPr="00095A29">
        <w:t xml:space="preserve"> they deliver or the service they provide.</w:t>
      </w:r>
    </w:p>
    <w:p w14:paraId="061F4A67" w14:textId="77777777" w:rsidR="00D6103B" w:rsidRDefault="00D6103B" w:rsidP="000E0ADB">
      <w:pPr>
        <w:pStyle w:val="ListParagraph"/>
        <w:numPr>
          <w:ilvl w:val="0"/>
          <w:numId w:val="2"/>
        </w:numPr>
      </w:pPr>
      <w:r>
        <w:lastRenderedPageBreak/>
        <w:t>If the Supplier places orders with subcontractors</w:t>
      </w:r>
      <w:r w:rsidR="0000258A">
        <w:t xml:space="preserve"> for the </w:t>
      </w:r>
      <w:r w:rsidR="003D2181">
        <w:t>Products</w:t>
      </w:r>
      <w:r w:rsidR="0000258A">
        <w:t>, the Supplier</w:t>
      </w:r>
      <w:r>
        <w:t xml:space="preserve"> is also obligated to implement the requirements contained in this</w:t>
      </w:r>
      <w:r w:rsidR="0000258A">
        <w:t xml:space="preserve"> supplier quality agreement</w:t>
      </w:r>
      <w:r>
        <w:t xml:space="preserve"> with regard to the subcontractors too.</w:t>
      </w:r>
    </w:p>
    <w:p w14:paraId="7975FBF9" w14:textId="77777777" w:rsidR="00D5752D" w:rsidRDefault="00D5752D" w:rsidP="00D5752D">
      <w:pPr>
        <w:pStyle w:val="Heading3"/>
      </w:pPr>
      <w:r>
        <w:t>Quality Management System</w:t>
      </w:r>
    </w:p>
    <w:p w14:paraId="3E508641" w14:textId="77777777" w:rsidR="00D6103B" w:rsidRDefault="00D6103B" w:rsidP="000E0ADB">
      <w:pPr>
        <w:pStyle w:val="ListParagraph"/>
        <w:numPr>
          <w:ilvl w:val="0"/>
          <w:numId w:val="3"/>
        </w:numPr>
      </w:pPr>
      <w:r>
        <w:t>Will ensure that a quality management system is introduced and maintained in accordance with ISO 13485 or ISO 9001. If these st</w:t>
      </w:r>
      <w:r w:rsidR="00E305AC">
        <w:t>andards are not applicable the S</w:t>
      </w:r>
      <w:r>
        <w:t xml:space="preserve">upplier shall maintain a system of documentation and traceability. </w:t>
      </w:r>
    </w:p>
    <w:p w14:paraId="323B3CC3" w14:textId="5CB20FA9" w:rsidR="00D5752D" w:rsidRDefault="00D6103B" w:rsidP="000E0ADB">
      <w:pPr>
        <w:pStyle w:val="ListParagraph"/>
        <w:numPr>
          <w:ilvl w:val="0"/>
          <w:numId w:val="3"/>
        </w:numPr>
      </w:pPr>
      <w:r>
        <w:t xml:space="preserve">Actively supply Chalice Medical Ltd with valid compliance certificates including, but not limited to Quality Management systems, CE marking, Environmental, GMP and Health &amp; </w:t>
      </w:r>
      <w:r w:rsidRPr="00B642BF">
        <w:t>Safety</w:t>
      </w:r>
      <w:r w:rsidR="00FB4C5D" w:rsidRPr="00B642BF">
        <w:t xml:space="preserve"> as applicable</w:t>
      </w:r>
      <w:r>
        <w:t>.</w:t>
      </w:r>
    </w:p>
    <w:p w14:paraId="2596D3D1" w14:textId="77777777" w:rsidR="0050017F" w:rsidRDefault="00D6103B" w:rsidP="000E0ADB">
      <w:pPr>
        <w:pStyle w:val="ListParagraph"/>
        <w:numPr>
          <w:ilvl w:val="0"/>
          <w:numId w:val="3"/>
        </w:numPr>
      </w:pPr>
      <w:r w:rsidRPr="00D6103B">
        <w:t>Must report updates immediately after expiry of the validity period or</w:t>
      </w:r>
      <w:r w:rsidR="00E305AC">
        <w:t xml:space="preserve"> on withdrawal of a certificate to Chalice Medical Ltd.</w:t>
      </w:r>
    </w:p>
    <w:p w14:paraId="2648BDA3" w14:textId="77777777" w:rsidR="00D6103B" w:rsidRDefault="0050017F" w:rsidP="000E0ADB">
      <w:pPr>
        <w:pStyle w:val="ListParagraph"/>
        <w:numPr>
          <w:ilvl w:val="0"/>
          <w:numId w:val="3"/>
        </w:numPr>
      </w:pPr>
      <w:r>
        <w:t>Must</w:t>
      </w:r>
      <w:r w:rsidR="00D6103B" w:rsidRPr="00D6103B">
        <w:t xml:space="preserve"> p</w:t>
      </w:r>
      <w:r w:rsidR="00A8637E">
        <w:t>rovide immediate notification</w:t>
      </w:r>
      <w:r w:rsidR="00D6103B" w:rsidRPr="00D6103B">
        <w:t xml:space="preserve"> of any change in regulatory status or </w:t>
      </w:r>
      <w:r>
        <w:t xml:space="preserve">change in scope of </w:t>
      </w:r>
      <w:r w:rsidR="00D6103B" w:rsidRPr="00D6103B">
        <w:t>certification</w:t>
      </w:r>
      <w:r w:rsidR="00E305AC">
        <w:t xml:space="preserve"> to Chalice Medical Ltd</w:t>
      </w:r>
      <w:r w:rsidR="00D6103B" w:rsidRPr="00D6103B">
        <w:t>.</w:t>
      </w:r>
    </w:p>
    <w:p w14:paraId="4F9FDF58" w14:textId="77777777" w:rsidR="0050017F" w:rsidRDefault="0050017F" w:rsidP="000E0ADB">
      <w:pPr>
        <w:pStyle w:val="ListParagraph"/>
        <w:numPr>
          <w:ilvl w:val="0"/>
          <w:numId w:val="3"/>
        </w:numPr>
      </w:pPr>
      <w:r>
        <w:t>W</w:t>
      </w:r>
      <w:r w:rsidRPr="0050017F">
        <w:t xml:space="preserve">ill provide immediate notification to Chalice Medical Ltd of any change in regulatory status or certification for suppliers or sub-contractors used by the Supplier in the manufacture of the </w:t>
      </w:r>
      <w:r w:rsidR="003D2181">
        <w:t>Products</w:t>
      </w:r>
      <w:r w:rsidRPr="0050017F">
        <w:t>.</w:t>
      </w:r>
    </w:p>
    <w:p w14:paraId="43481799" w14:textId="77777777" w:rsidR="0050017F" w:rsidRDefault="0050017F" w:rsidP="0050017F">
      <w:pPr>
        <w:pStyle w:val="Heading3"/>
      </w:pPr>
      <w:r>
        <w:t>Audits</w:t>
      </w:r>
    </w:p>
    <w:p w14:paraId="3FBE2040" w14:textId="77777777" w:rsidR="0050017F" w:rsidRDefault="00027716" w:rsidP="000E0ADB">
      <w:pPr>
        <w:pStyle w:val="ListParagraph"/>
        <w:numPr>
          <w:ilvl w:val="0"/>
          <w:numId w:val="4"/>
        </w:numPr>
      </w:pPr>
      <w:r>
        <w:t>M</w:t>
      </w:r>
      <w:r w:rsidR="00445FE9">
        <w:t>ust</w:t>
      </w:r>
      <w:r w:rsidR="0050017F" w:rsidRPr="0050017F">
        <w:t xml:space="preserve"> perform internal process and product audits at regular intervals.</w:t>
      </w:r>
    </w:p>
    <w:p w14:paraId="7BE7FEA7" w14:textId="77777777" w:rsidR="0050017F" w:rsidRDefault="00027716" w:rsidP="000E0ADB">
      <w:pPr>
        <w:pStyle w:val="ListParagraph"/>
        <w:numPr>
          <w:ilvl w:val="0"/>
          <w:numId w:val="4"/>
        </w:numPr>
      </w:pPr>
      <w:r>
        <w:t>S</w:t>
      </w:r>
      <w:r w:rsidR="00A67EC8">
        <w:t>hall allow Chalice Medical Ltd</w:t>
      </w:r>
      <w:r w:rsidR="0050017F">
        <w:t xml:space="preserve"> to carry out on-site audits by appointment. </w:t>
      </w:r>
      <w:r w:rsidR="00A67EC8">
        <w:t>The Supplier</w:t>
      </w:r>
      <w:r w:rsidR="0050017F">
        <w:t xml:space="preserve"> shall permit all reasonable access to the manufacturing, packaging, warehousing and laboratory areas related to the manufacture of the </w:t>
      </w:r>
      <w:r w:rsidR="003D2181">
        <w:t>Products</w:t>
      </w:r>
      <w:r w:rsidR="0050017F">
        <w:t xml:space="preserve">, including pertinent documentation. Any such audit shall take place during normal business hours and must not interfere with </w:t>
      </w:r>
      <w:r w:rsidR="00A67EC8">
        <w:t>the Suppliers</w:t>
      </w:r>
      <w:r w:rsidR="0050017F">
        <w:t xml:space="preserve"> manufacturing operations.</w:t>
      </w:r>
    </w:p>
    <w:p w14:paraId="0E2150D8" w14:textId="77777777" w:rsidR="0050017F" w:rsidRDefault="0050017F" w:rsidP="000E0ADB">
      <w:pPr>
        <w:pStyle w:val="ListParagraph"/>
        <w:numPr>
          <w:ilvl w:val="0"/>
          <w:numId w:val="4"/>
        </w:numPr>
      </w:pPr>
      <w:r>
        <w:t xml:space="preserve">The results of the audit and the observation(s) </w:t>
      </w:r>
      <w:r w:rsidR="00A67EC8">
        <w:t>shall be sent to Supplier</w:t>
      </w:r>
      <w:r>
        <w:t xml:space="preserve"> by mea</w:t>
      </w:r>
      <w:r w:rsidR="00A67EC8">
        <w:t>ns of a written report. Supplier</w:t>
      </w:r>
      <w:r>
        <w:t xml:space="preserve"> must ensure a satisfactory follow up to the observations made during the audit performed by </w:t>
      </w:r>
      <w:r w:rsidR="00A67EC8">
        <w:t>Chalice Medical Ltd</w:t>
      </w:r>
      <w:r>
        <w:t>, and take corrective actions mutually agreed upon by the parties.</w:t>
      </w:r>
    </w:p>
    <w:p w14:paraId="2F2731D5" w14:textId="77777777" w:rsidR="00445FE9" w:rsidRDefault="0050017F" w:rsidP="000E0ADB">
      <w:pPr>
        <w:pStyle w:val="ListParagraph"/>
        <w:numPr>
          <w:ilvl w:val="0"/>
          <w:numId w:val="4"/>
        </w:numPr>
      </w:pPr>
      <w:r>
        <w:t xml:space="preserve">The audit frequency shall depend upon the results of the previous audit(s) and the quality performance of </w:t>
      </w:r>
      <w:r w:rsidR="00A67EC8">
        <w:t>the Supplier</w:t>
      </w:r>
      <w:r>
        <w:t>.</w:t>
      </w:r>
      <w:r w:rsidR="00445FE9" w:rsidRPr="00445FE9">
        <w:t xml:space="preserve"> </w:t>
      </w:r>
    </w:p>
    <w:p w14:paraId="25D827DD" w14:textId="47C47B51" w:rsidR="000C09D5" w:rsidRDefault="000C09D5" w:rsidP="000C09D5">
      <w:pPr>
        <w:pStyle w:val="Heading3"/>
      </w:pPr>
      <w:r>
        <w:t>Chalice Medical Ltd Notified Body Audits</w:t>
      </w:r>
    </w:p>
    <w:p w14:paraId="54C13321" w14:textId="3123A8EF" w:rsidR="000C09D5" w:rsidRDefault="000C09D5" w:rsidP="000C09D5">
      <w:pPr>
        <w:pStyle w:val="ListParagraph"/>
        <w:numPr>
          <w:ilvl w:val="0"/>
          <w:numId w:val="4"/>
        </w:numPr>
      </w:pPr>
      <w:r>
        <w:t>The supplier shall permit unannounced audits conducted by Chalice Medical’s Notified Body.</w:t>
      </w:r>
    </w:p>
    <w:p w14:paraId="12D34D96" w14:textId="77777777" w:rsidR="000C09D5" w:rsidRDefault="000C09D5" w:rsidP="000C09D5">
      <w:pPr>
        <w:pStyle w:val="ListParagraph"/>
        <w:numPr>
          <w:ilvl w:val="0"/>
          <w:numId w:val="4"/>
        </w:numPr>
      </w:pPr>
      <w:r>
        <w:t>The supplier shall provide access to relevant information pertaining to suppliers and subcontractors to Chalice Medical’s Notified Body and Competent Authorities.</w:t>
      </w:r>
    </w:p>
    <w:p w14:paraId="776B5675" w14:textId="4FFBF8CB" w:rsidR="000C09D5" w:rsidRDefault="000C09D5" w:rsidP="000C09D5">
      <w:pPr>
        <w:pStyle w:val="ListParagraph"/>
        <w:numPr>
          <w:ilvl w:val="0"/>
          <w:numId w:val="4"/>
        </w:numPr>
      </w:pPr>
      <w:r>
        <w:lastRenderedPageBreak/>
        <w:t xml:space="preserve">The supplier shall ensure that all relevant compliance team members and </w:t>
      </w:r>
      <w:r w:rsidR="00D97DA9">
        <w:t xml:space="preserve">relevant </w:t>
      </w:r>
      <w:r>
        <w:t>stakeholders are informed of these requirements.</w:t>
      </w:r>
    </w:p>
    <w:p w14:paraId="131DD178" w14:textId="1EA187E1" w:rsidR="00FB4C5D" w:rsidRPr="00A932CA" w:rsidRDefault="00FB4C5D" w:rsidP="000C09D5">
      <w:pPr>
        <w:pStyle w:val="ListParagraph"/>
        <w:numPr>
          <w:ilvl w:val="0"/>
          <w:numId w:val="4"/>
        </w:numPr>
      </w:pPr>
      <w:r w:rsidRPr="00A932CA">
        <w:t>The supplier shall ensure completion of Chalice form</w:t>
      </w:r>
      <w:r w:rsidR="00EC0ED5" w:rsidRPr="00A932CA">
        <w:t xml:space="preserve"> </w:t>
      </w:r>
      <w:r w:rsidR="00CF22F5">
        <w:t>“</w:t>
      </w:r>
      <w:r w:rsidRPr="00A932CA">
        <w:t>supplier periods of non-availability</w:t>
      </w:r>
      <w:r w:rsidR="00EC0ED5" w:rsidRPr="00A932CA">
        <w:t>”</w:t>
      </w:r>
      <w:r w:rsidRPr="00A932CA">
        <w:t xml:space="preserve"> on an annual basis and notify Chalice of any key changes that would affect the information provided.</w:t>
      </w:r>
    </w:p>
    <w:p w14:paraId="621E6050" w14:textId="4CFA4A6A" w:rsidR="00445FE9" w:rsidRDefault="00445FE9" w:rsidP="00445FE9">
      <w:pPr>
        <w:pStyle w:val="Heading3"/>
      </w:pPr>
      <w:r>
        <w:t>Information Obligations</w:t>
      </w:r>
    </w:p>
    <w:p w14:paraId="676140C5" w14:textId="5E340BF6" w:rsidR="00146346" w:rsidRPr="00146346" w:rsidRDefault="00146346" w:rsidP="00EC0ED5">
      <w:pPr>
        <w:pStyle w:val="Heading3"/>
        <w:numPr>
          <w:ilvl w:val="0"/>
          <w:numId w:val="14"/>
        </w:numPr>
        <w:ind w:left="714" w:hanging="357"/>
        <w:rPr>
          <w:rFonts w:ascii="Century Gothic" w:eastAsiaTheme="minorHAnsi" w:hAnsi="Century Gothic" w:cstheme="minorBidi"/>
          <w:b w:val="0"/>
          <w:sz w:val="22"/>
          <w:szCs w:val="22"/>
        </w:rPr>
      </w:pPr>
      <w:r w:rsidRPr="00146346">
        <w:rPr>
          <w:rFonts w:ascii="Century Gothic" w:eastAsiaTheme="minorHAnsi" w:hAnsi="Century Gothic" w:cstheme="minorBidi"/>
          <w:b w:val="0"/>
          <w:sz w:val="22"/>
          <w:szCs w:val="22"/>
        </w:rPr>
        <w:t>The Supplier agrees to promptly notify Chalice Medical Ltd of any significant organi</w:t>
      </w:r>
      <w:r>
        <w:rPr>
          <w:rFonts w:ascii="Century Gothic" w:eastAsiaTheme="minorHAnsi" w:hAnsi="Century Gothic" w:cstheme="minorBidi"/>
          <w:b w:val="0"/>
          <w:sz w:val="22"/>
          <w:szCs w:val="22"/>
        </w:rPr>
        <w:t>s</w:t>
      </w:r>
      <w:r w:rsidRPr="00146346">
        <w:rPr>
          <w:rFonts w:ascii="Century Gothic" w:eastAsiaTheme="minorHAnsi" w:hAnsi="Century Gothic" w:cstheme="minorBidi"/>
          <w:b w:val="0"/>
          <w:sz w:val="22"/>
          <w:szCs w:val="22"/>
        </w:rPr>
        <w:t>ational changes, including but not limited to changes in address, ownership, company name, or location.</w:t>
      </w:r>
    </w:p>
    <w:p w14:paraId="18FEB669" w14:textId="77777777" w:rsidR="00146346" w:rsidRPr="00146346" w:rsidRDefault="00146346" w:rsidP="00EC0ED5">
      <w:pPr>
        <w:pStyle w:val="Heading3"/>
        <w:numPr>
          <w:ilvl w:val="0"/>
          <w:numId w:val="14"/>
        </w:numPr>
        <w:ind w:left="714" w:hanging="357"/>
        <w:rPr>
          <w:rFonts w:ascii="Century Gothic" w:eastAsiaTheme="minorHAnsi" w:hAnsi="Century Gothic" w:cstheme="minorBidi"/>
          <w:b w:val="0"/>
          <w:sz w:val="22"/>
          <w:szCs w:val="22"/>
        </w:rPr>
      </w:pPr>
      <w:r w:rsidRPr="00146346">
        <w:rPr>
          <w:rFonts w:ascii="Century Gothic" w:eastAsiaTheme="minorHAnsi" w:hAnsi="Century Gothic" w:cstheme="minorBidi"/>
          <w:b w:val="0"/>
          <w:sz w:val="22"/>
          <w:szCs w:val="22"/>
        </w:rPr>
        <w:t>The Supplier shall ensure that all product documentation is kept current and will provide Chalice Medical Ltd with the updated documentation within ten working days upon request, or immediately upon the Supplier's approval and release of the updated materials.</w:t>
      </w:r>
    </w:p>
    <w:p w14:paraId="7EA8A2BF" w14:textId="5F00745F" w:rsidR="00146346" w:rsidRPr="00146346" w:rsidRDefault="00146346" w:rsidP="00EC0ED5">
      <w:pPr>
        <w:pStyle w:val="Heading3"/>
        <w:numPr>
          <w:ilvl w:val="0"/>
          <w:numId w:val="14"/>
        </w:numPr>
        <w:ind w:left="714" w:hanging="357"/>
        <w:rPr>
          <w:rFonts w:ascii="Century Gothic" w:eastAsiaTheme="minorHAnsi" w:hAnsi="Century Gothic" w:cstheme="minorBidi"/>
          <w:b w:val="0"/>
          <w:sz w:val="22"/>
          <w:szCs w:val="22"/>
        </w:rPr>
      </w:pPr>
      <w:r w:rsidRPr="00146346">
        <w:rPr>
          <w:rFonts w:ascii="Century Gothic" w:eastAsiaTheme="minorHAnsi" w:hAnsi="Century Gothic" w:cstheme="minorBidi"/>
          <w:b w:val="0"/>
          <w:sz w:val="22"/>
          <w:szCs w:val="22"/>
        </w:rPr>
        <w:t>The Supplier will notify Chalice Medical Ltd immediately of any anticipated interruptions in the supply of products and provide an estimated timeline for resumption of supply.</w:t>
      </w:r>
    </w:p>
    <w:p w14:paraId="267879F7" w14:textId="0DBBC33F" w:rsidR="00146346" w:rsidRPr="00146346" w:rsidRDefault="00146346" w:rsidP="00EC0ED5">
      <w:pPr>
        <w:pStyle w:val="Heading3"/>
        <w:numPr>
          <w:ilvl w:val="0"/>
          <w:numId w:val="14"/>
        </w:numPr>
        <w:ind w:left="714" w:hanging="357"/>
        <w:rPr>
          <w:rFonts w:ascii="Century Gothic" w:eastAsiaTheme="minorHAnsi" w:hAnsi="Century Gothic" w:cstheme="minorBidi"/>
          <w:b w:val="0"/>
          <w:sz w:val="22"/>
          <w:szCs w:val="22"/>
        </w:rPr>
      </w:pPr>
      <w:r w:rsidRPr="00146346">
        <w:rPr>
          <w:rFonts w:ascii="Century Gothic" w:eastAsiaTheme="minorHAnsi" w:hAnsi="Century Gothic" w:cstheme="minorBidi"/>
          <w:b w:val="0"/>
          <w:sz w:val="22"/>
          <w:szCs w:val="22"/>
        </w:rPr>
        <w:t>The Supplier shall promptly inform Chalice Medical Ltd if any products become unsuitable for inclusion in a medical device.</w:t>
      </w:r>
    </w:p>
    <w:p w14:paraId="76EBC6E1" w14:textId="77777777" w:rsidR="00146346" w:rsidRPr="00146346" w:rsidRDefault="00146346" w:rsidP="00EC0ED5">
      <w:pPr>
        <w:pStyle w:val="Heading3"/>
        <w:numPr>
          <w:ilvl w:val="0"/>
          <w:numId w:val="14"/>
        </w:numPr>
        <w:ind w:left="714" w:hanging="357"/>
        <w:rPr>
          <w:rFonts w:ascii="Century Gothic" w:eastAsiaTheme="minorHAnsi" w:hAnsi="Century Gothic" w:cstheme="minorBidi"/>
          <w:b w:val="0"/>
          <w:sz w:val="22"/>
          <w:szCs w:val="22"/>
        </w:rPr>
      </w:pPr>
      <w:r w:rsidRPr="00146346">
        <w:rPr>
          <w:rFonts w:ascii="Century Gothic" w:eastAsiaTheme="minorHAnsi" w:hAnsi="Century Gothic" w:cstheme="minorBidi"/>
          <w:b w:val="0"/>
          <w:sz w:val="22"/>
          <w:szCs w:val="22"/>
        </w:rPr>
        <w:t>The Supplier will immediately notify Chalice Medical Ltd of any changes regarding animal derivatives, TSE risk, natural rubber latex, phthalates, BPA, or SVHC content/status of the products.</w:t>
      </w:r>
    </w:p>
    <w:p w14:paraId="4E3990E3" w14:textId="77777777" w:rsidR="00146346" w:rsidRPr="00146346" w:rsidRDefault="00146346" w:rsidP="00EC0ED5">
      <w:pPr>
        <w:pStyle w:val="Heading3"/>
        <w:numPr>
          <w:ilvl w:val="0"/>
          <w:numId w:val="14"/>
        </w:numPr>
        <w:ind w:left="714" w:hanging="357"/>
        <w:rPr>
          <w:rFonts w:ascii="Century Gothic" w:eastAsiaTheme="minorHAnsi" w:hAnsi="Century Gothic" w:cstheme="minorBidi"/>
          <w:b w:val="0"/>
          <w:sz w:val="22"/>
          <w:szCs w:val="22"/>
        </w:rPr>
      </w:pPr>
      <w:r w:rsidRPr="00146346">
        <w:rPr>
          <w:rFonts w:ascii="Century Gothic" w:eastAsiaTheme="minorHAnsi" w:hAnsi="Century Gothic" w:cstheme="minorBidi"/>
          <w:b w:val="0"/>
          <w:sz w:val="22"/>
          <w:szCs w:val="22"/>
        </w:rPr>
        <w:t>The Supplier will provide immediate notification to Chalice Medical Ltd of any changes to suppliers or subcontractors related to the products.</w:t>
      </w:r>
    </w:p>
    <w:p w14:paraId="117824B7" w14:textId="77777777" w:rsidR="00146346" w:rsidRPr="00146346" w:rsidRDefault="00146346" w:rsidP="00EC0ED5">
      <w:pPr>
        <w:pStyle w:val="Heading3"/>
        <w:numPr>
          <w:ilvl w:val="0"/>
          <w:numId w:val="14"/>
        </w:numPr>
        <w:ind w:left="714" w:hanging="357"/>
        <w:rPr>
          <w:rFonts w:ascii="Century Gothic" w:eastAsiaTheme="minorHAnsi" w:hAnsi="Century Gothic" w:cstheme="minorBidi"/>
          <w:b w:val="0"/>
          <w:sz w:val="22"/>
          <w:szCs w:val="22"/>
        </w:rPr>
      </w:pPr>
      <w:r w:rsidRPr="00146346">
        <w:rPr>
          <w:rFonts w:ascii="Century Gothic" w:eastAsiaTheme="minorHAnsi" w:hAnsi="Century Gothic" w:cstheme="minorBidi"/>
          <w:b w:val="0"/>
          <w:sz w:val="22"/>
          <w:szCs w:val="22"/>
        </w:rPr>
        <w:t>The Supplier shall supply Chalice Medical Ltd with up-to-date instructions for use, as applicable to the products.</w:t>
      </w:r>
    </w:p>
    <w:p w14:paraId="1B6B1D20" w14:textId="77777777" w:rsidR="00146346" w:rsidRPr="00146346" w:rsidRDefault="00146346" w:rsidP="00EC0ED5">
      <w:pPr>
        <w:pStyle w:val="Heading3"/>
        <w:numPr>
          <w:ilvl w:val="0"/>
          <w:numId w:val="14"/>
        </w:numPr>
        <w:ind w:left="714" w:hanging="357"/>
      </w:pPr>
      <w:r w:rsidRPr="00146346">
        <w:rPr>
          <w:rFonts w:ascii="Century Gothic" w:eastAsiaTheme="minorHAnsi" w:hAnsi="Century Gothic" w:cstheme="minorBidi"/>
          <w:b w:val="0"/>
          <w:sz w:val="22"/>
          <w:szCs w:val="22"/>
        </w:rPr>
        <w:t>The Supplier will notify Chalice Medical Ltd of any changes or departures of key personnel responsible for Quality and Regulatory compliance.</w:t>
      </w:r>
    </w:p>
    <w:p w14:paraId="0F1291DC" w14:textId="657A2F07" w:rsidR="00C30F81" w:rsidRPr="000852F9" w:rsidRDefault="00C30F81" w:rsidP="00146346">
      <w:pPr>
        <w:pStyle w:val="Heading3"/>
      </w:pPr>
      <w:r w:rsidRPr="000852F9">
        <w:t>P</w:t>
      </w:r>
      <w:r w:rsidR="00C07AB2" w:rsidRPr="000852F9">
        <w:t>roduct</w:t>
      </w:r>
      <w:r w:rsidR="0070787E">
        <w:t xml:space="preserve"> Requirements</w:t>
      </w:r>
    </w:p>
    <w:p w14:paraId="56725F11" w14:textId="77777777" w:rsidR="0070787E" w:rsidRDefault="00C07AB2" w:rsidP="0070787E">
      <w:pPr>
        <w:pStyle w:val="ListParagraph"/>
        <w:numPr>
          <w:ilvl w:val="0"/>
          <w:numId w:val="6"/>
        </w:numPr>
      </w:pPr>
      <w:r w:rsidRPr="000852F9">
        <w:t xml:space="preserve">Will manufacture </w:t>
      </w:r>
      <w:r w:rsidR="003D2181">
        <w:t>Products</w:t>
      </w:r>
      <w:r w:rsidRPr="000852F9">
        <w:t xml:space="preserve"> according to the product specification provided by the Supplier to Chalice Medical Ltd. </w:t>
      </w:r>
    </w:p>
    <w:p w14:paraId="7CB5E737" w14:textId="77777777" w:rsidR="00C07AB2" w:rsidRPr="0070787E" w:rsidRDefault="00C07AB2" w:rsidP="0070787E">
      <w:pPr>
        <w:pStyle w:val="ListParagraph"/>
        <w:numPr>
          <w:ilvl w:val="0"/>
          <w:numId w:val="6"/>
        </w:numPr>
      </w:pPr>
      <w:r w:rsidRPr="000852F9">
        <w:t>Any changes to this specification or product design (e.g. materials, dimensions, packaging configuration, label, part number, shelf life, sterilisation etc.) must be notified to Chalice Medical Ltd in writing 90 days prior to the date the change will take effect, and must be agreed upon between both parties prior to shipping updated product to Chalice Medical</w:t>
      </w:r>
      <w:r w:rsidRPr="00C07AB2">
        <w:t xml:space="preserve"> Ltd.   </w:t>
      </w:r>
    </w:p>
    <w:p w14:paraId="6974133A" w14:textId="77777777" w:rsidR="00C07AB2" w:rsidRDefault="00027716" w:rsidP="000E0ADB">
      <w:pPr>
        <w:pStyle w:val="ListParagraph"/>
        <w:numPr>
          <w:ilvl w:val="0"/>
          <w:numId w:val="6"/>
        </w:numPr>
      </w:pPr>
      <w:r>
        <w:t>S</w:t>
      </w:r>
      <w:r w:rsidR="00C07AB2">
        <w:t>hall ensure that production is performed under reproducible and verifiable conditions. In particular, the supplier shall:</w:t>
      </w:r>
    </w:p>
    <w:p w14:paraId="251287CA" w14:textId="77777777" w:rsidR="00C07AB2" w:rsidRDefault="00C07AB2" w:rsidP="000E0ADB">
      <w:pPr>
        <w:pStyle w:val="ListParagraph"/>
        <w:numPr>
          <w:ilvl w:val="1"/>
          <w:numId w:val="6"/>
        </w:numPr>
      </w:pPr>
      <w:r>
        <w:t>create operational plans and production schedules</w:t>
      </w:r>
    </w:p>
    <w:p w14:paraId="52F0238D" w14:textId="77777777" w:rsidR="00C07AB2" w:rsidRDefault="00C07AB2" w:rsidP="000E0ADB">
      <w:pPr>
        <w:pStyle w:val="ListParagraph"/>
        <w:numPr>
          <w:ilvl w:val="1"/>
          <w:numId w:val="6"/>
        </w:numPr>
      </w:pPr>
      <w:r>
        <w:lastRenderedPageBreak/>
        <w:t>maintain written processes</w:t>
      </w:r>
    </w:p>
    <w:p w14:paraId="6190C9E3" w14:textId="77777777" w:rsidR="00C07AB2" w:rsidRDefault="00C07AB2" w:rsidP="000E0ADB">
      <w:pPr>
        <w:pStyle w:val="ListParagraph"/>
        <w:numPr>
          <w:ilvl w:val="1"/>
          <w:numId w:val="6"/>
        </w:numPr>
      </w:pPr>
      <w:r>
        <w:t>monitor processes as well as equipment and machinery</w:t>
      </w:r>
    </w:p>
    <w:p w14:paraId="0A9DF85D" w14:textId="77777777" w:rsidR="00C07AB2" w:rsidRDefault="00C07AB2" w:rsidP="000E0ADB">
      <w:pPr>
        <w:pStyle w:val="ListParagraph"/>
        <w:numPr>
          <w:ilvl w:val="0"/>
          <w:numId w:val="7"/>
        </w:numPr>
      </w:pPr>
      <w:r>
        <w:t xml:space="preserve">Special procedures must be qualified, with regard to equipment and process, as well as qualification of personnel.  </w:t>
      </w:r>
    </w:p>
    <w:p w14:paraId="694DB4AA" w14:textId="77777777" w:rsidR="00C07AB2" w:rsidRDefault="00C07AB2" w:rsidP="000E0ADB">
      <w:pPr>
        <w:pStyle w:val="ListParagraph"/>
        <w:numPr>
          <w:ilvl w:val="0"/>
          <w:numId w:val="7"/>
        </w:numPr>
      </w:pPr>
      <w:r>
        <w:t xml:space="preserve">Will manufacture </w:t>
      </w:r>
      <w:r w:rsidR="003D2181">
        <w:t>Products</w:t>
      </w:r>
      <w:r>
        <w:t xml:space="preserve"> in an accredited cleanroom (valid certificates will be provided to Chalice Medical</w:t>
      </w:r>
      <w:r w:rsidR="0070787E">
        <w:t xml:space="preserve"> Ltd</w:t>
      </w:r>
      <w:r>
        <w:t xml:space="preserve"> supporting this). </w:t>
      </w:r>
    </w:p>
    <w:p w14:paraId="6518D664" w14:textId="77777777" w:rsidR="00C07AB2" w:rsidRDefault="00C07AB2" w:rsidP="000E0ADB">
      <w:pPr>
        <w:pStyle w:val="ListParagraph"/>
        <w:numPr>
          <w:ilvl w:val="0"/>
          <w:numId w:val="7"/>
        </w:numPr>
      </w:pPr>
      <w:r>
        <w:t xml:space="preserve">Where this is not applicable </w:t>
      </w:r>
      <w:r w:rsidR="003D2181">
        <w:t>Products</w:t>
      </w:r>
      <w:r>
        <w:t xml:space="preserve"> are to be manufactured in a controlled environment and details of this provided to Chalice Medical</w:t>
      </w:r>
      <w:r w:rsidR="00910408">
        <w:t xml:space="preserve"> Ltd</w:t>
      </w:r>
      <w:r>
        <w:t xml:space="preserve">. </w:t>
      </w:r>
    </w:p>
    <w:p w14:paraId="04E5A51B" w14:textId="77777777" w:rsidR="00C07AB2" w:rsidRDefault="00C07AB2" w:rsidP="000E0ADB">
      <w:pPr>
        <w:pStyle w:val="ListParagraph"/>
        <w:numPr>
          <w:ilvl w:val="0"/>
          <w:numId w:val="7"/>
        </w:numPr>
      </w:pPr>
      <w:r>
        <w:t>A signed declaration of conformi</w:t>
      </w:r>
      <w:r w:rsidR="003D2181">
        <w:t>ty, stating that the P</w:t>
      </w:r>
      <w:r>
        <w:t>roduct</w:t>
      </w:r>
      <w:r w:rsidR="003D2181">
        <w:t>s</w:t>
      </w:r>
      <w:r>
        <w:t xml:space="preserve"> conforms to the relevant specification will be provided with each delivery.</w:t>
      </w:r>
    </w:p>
    <w:p w14:paraId="78FBAA10" w14:textId="77777777" w:rsidR="00C07AB2" w:rsidRDefault="00C07AB2" w:rsidP="000E0ADB">
      <w:pPr>
        <w:pStyle w:val="ListParagraph"/>
        <w:numPr>
          <w:ilvl w:val="0"/>
          <w:numId w:val="7"/>
        </w:numPr>
      </w:pPr>
      <w:r>
        <w:t xml:space="preserve">Ensure full traceability of all </w:t>
      </w:r>
      <w:r w:rsidR="003D2181">
        <w:t>Products</w:t>
      </w:r>
      <w:r>
        <w:t xml:space="preserve"> sold by the Supplier to Chalice Medical Ltd in accordance to the accredited QMS system.</w:t>
      </w:r>
    </w:p>
    <w:p w14:paraId="69B81CEC" w14:textId="77777777" w:rsidR="00C07AB2" w:rsidRDefault="00C07AB2" w:rsidP="000E0ADB">
      <w:pPr>
        <w:pStyle w:val="ListParagraph"/>
        <w:numPr>
          <w:ilvl w:val="0"/>
          <w:numId w:val="7"/>
        </w:numPr>
      </w:pPr>
      <w:r w:rsidRPr="00C07AB2">
        <w:t xml:space="preserve">Assign serial numbers or lot numbers to the </w:t>
      </w:r>
      <w:r w:rsidR="003D2181">
        <w:t>Products</w:t>
      </w:r>
      <w:r w:rsidRPr="00C07AB2">
        <w:t>, which shall be adopted by Chalice Medical Ltd for traceability.</w:t>
      </w:r>
    </w:p>
    <w:p w14:paraId="573A8657" w14:textId="77777777" w:rsidR="00C07AB2" w:rsidRDefault="00027716" w:rsidP="000E0ADB">
      <w:pPr>
        <w:pStyle w:val="ListParagraph"/>
        <w:numPr>
          <w:ilvl w:val="0"/>
          <w:numId w:val="7"/>
        </w:numPr>
      </w:pPr>
      <w:r>
        <w:t>S</w:t>
      </w:r>
      <w:r w:rsidR="00C07AB2" w:rsidRPr="00C07AB2">
        <w:t xml:space="preserve">hall deliver </w:t>
      </w:r>
      <w:r w:rsidR="003D2181">
        <w:t>Products</w:t>
      </w:r>
      <w:r w:rsidR="00C07AB2" w:rsidRPr="00C07AB2">
        <w:t xml:space="preserve"> in suitable shipping containers </w:t>
      </w:r>
      <w:r w:rsidR="00910408">
        <w:t xml:space="preserve">in order to prevent </w:t>
      </w:r>
      <w:r w:rsidR="00C07AB2" w:rsidRPr="00C07AB2">
        <w:t>damage and quality impairments</w:t>
      </w:r>
      <w:r w:rsidR="00C07AB2">
        <w:t>.</w:t>
      </w:r>
    </w:p>
    <w:p w14:paraId="7B409410" w14:textId="77777777" w:rsidR="00C07AB2" w:rsidRDefault="00C07AB2" w:rsidP="000E0ADB">
      <w:pPr>
        <w:pStyle w:val="ListParagraph"/>
        <w:numPr>
          <w:ilvl w:val="0"/>
          <w:numId w:val="7"/>
        </w:numPr>
      </w:pPr>
      <w:r w:rsidRPr="00C07AB2">
        <w:t xml:space="preserve">Measures must be </w:t>
      </w:r>
      <w:r w:rsidR="00910408" w:rsidRPr="00C07AB2">
        <w:t>established</w:t>
      </w:r>
      <w:r w:rsidRPr="00C07AB2">
        <w:t xml:space="preserve"> to ensure that if a defect is detected, the defective parts/</w:t>
      </w:r>
      <w:r w:rsidR="003D2181">
        <w:t>Products</w:t>
      </w:r>
      <w:r w:rsidRPr="00C07AB2">
        <w:t>/batches etc., are traceable and contained.</w:t>
      </w:r>
    </w:p>
    <w:p w14:paraId="777D2F8E" w14:textId="77777777" w:rsidR="00C07AB2" w:rsidRDefault="00027716" w:rsidP="000E0ADB">
      <w:pPr>
        <w:pStyle w:val="ListParagraph"/>
        <w:numPr>
          <w:ilvl w:val="0"/>
          <w:numId w:val="7"/>
        </w:numPr>
      </w:pPr>
      <w:r>
        <w:t>Must</w:t>
      </w:r>
      <w:r w:rsidR="00C07AB2" w:rsidRPr="00C07AB2">
        <w:t xml:space="preserve"> use suitable measuring and test equipment, including gauges and testing devices. The measuring equipment must be properly calibrated and the calibration traceable to a national or international standard.</w:t>
      </w:r>
    </w:p>
    <w:p w14:paraId="189663A2" w14:textId="77777777" w:rsidR="00C07AB2" w:rsidRDefault="00C07AB2" w:rsidP="000E0ADB">
      <w:pPr>
        <w:pStyle w:val="ListParagraph"/>
        <w:numPr>
          <w:ilvl w:val="0"/>
          <w:numId w:val="7"/>
        </w:numPr>
      </w:pPr>
      <w:r w:rsidRPr="00C07AB2">
        <w:t>When utilising an external company for testing purposes or for the calibration of measuring equipment this must be accredited and verifiable.</w:t>
      </w:r>
    </w:p>
    <w:p w14:paraId="5C78F9DE" w14:textId="77777777" w:rsidR="00910408" w:rsidRDefault="00910408" w:rsidP="00910408">
      <w:pPr>
        <w:pStyle w:val="Heading3"/>
      </w:pPr>
      <w:r>
        <w:t>Complaints</w:t>
      </w:r>
      <w:r w:rsidR="00A417EE">
        <w:t xml:space="preserve"> &amp; Quality Concerns</w:t>
      </w:r>
    </w:p>
    <w:p w14:paraId="2816A672" w14:textId="77777777" w:rsidR="00910408" w:rsidRDefault="00AF4795" w:rsidP="000E0ADB">
      <w:pPr>
        <w:pStyle w:val="ListParagraph"/>
        <w:numPr>
          <w:ilvl w:val="0"/>
          <w:numId w:val="8"/>
        </w:numPr>
      </w:pPr>
      <w:r>
        <w:t>Shall respond</w:t>
      </w:r>
      <w:r w:rsidR="00910408">
        <w:t xml:space="preserve"> to complaints </w:t>
      </w:r>
      <w:r w:rsidR="00A417EE">
        <w:t xml:space="preserve">&amp; quality concerns </w:t>
      </w:r>
      <w:r w:rsidR="00910408">
        <w:t>by Chalice Medical Ltd in a timely manner. The Supplier will inform Chalice Medical Ltd in a timely manner and in writing on the conclusions driven by the investigation performed and the corrective/preventive actions defined. In case the investigation could not be finalised within 20 working days, the Supplier will provide an interim report to Chalice Medical Ltd.</w:t>
      </w:r>
    </w:p>
    <w:p w14:paraId="07FC335E" w14:textId="77777777" w:rsidR="00910408" w:rsidRDefault="00910408" w:rsidP="000E0ADB">
      <w:pPr>
        <w:pStyle w:val="ListParagraph"/>
        <w:numPr>
          <w:ilvl w:val="0"/>
          <w:numId w:val="8"/>
        </w:numPr>
      </w:pPr>
      <w:r>
        <w:t xml:space="preserve">Chalice Medical Ltd will make relevant information and samples of the affected product batch(es)/lot(s) available to assist in the investigation of the Supplier (as appropriate). </w:t>
      </w:r>
    </w:p>
    <w:p w14:paraId="714B495A" w14:textId="11B280A7" w:rsidR="00910408" w:rsidRDefault="00027716" w:rsidP="000E0ADB">
      <w:pPr>
        <w:pStyle w:val="ListParagraph"/>
        <w:numPr>
          <w:ilvl w:val="0"/>
          <w:numId w:val="8"/>
        </w:numPr>
      </w:pPr>
      <w:r>
        <w:t>Must</w:t>
      </w:r>
      <w:r w:rsidR="00910408">
        <w:t xml:space="preserve"> inform Chalice Medical </w:t>
      </w:r>
      <w:r w:rsidR="00146346">
        <w:t>Ltd if</w:t>
      </w:r>
      <w:r w:rsidR="00910408">
        <w:t xml:space="preserve"> any received complaint could also have a serious impact on batches supplied to Chalice Medical Ltd (i.e., the complaint constitutes a potential risk to </w:t>
      </w:r>
      <w:r w:rsidR="00146346">
        <w:t>patient’s</w:t>
      </w:r>
      <w:r w:rsidR="00910408">
        <w:t xml:space="preserve"> health or safety).</w:t>
      </w:r>
    </w:p>
    <w:p w14:paraId="704A0857" w14:textId="77777777" w:rsidR="00910408" w:rsidRDefault="00027716" w:rsidP="000E0ADB">
      <w:pPr>
        <w:pStyle w:val="ListParagraph"/>
        <w:numPr>
          <w:ilvl w:val="0"/>
          <w:numId w:val="8"/>
        </w:numPr>
      </w:pPr>
      <w:r>
        <w:t>Must</w:t>
      </w:r>
      <w:r w:rsidR="00910408" w:rsidRPr="00910408">
        <w:t xml:space="preserve"> inform Chalice Medical Ltd immediately of any product related adverse events, field safety notices or product recalls involving the </w:t>
      </w:r>
      <w:r w:rsidR="003D2181">
        <w:t>Products</w:t>
      </w:r>
      <w:r w:rsidR="00910408" w:rsidRPr="00910408">
        <w:t>.</w:t>
      </w:r>
    </w:p>
    <w:p w14:paraId="632EDB2D" w14:textId="77777777" w:rsidR="00910408" w:rsidRDefault="00910408" w:rsidP="00910408">
      <w:pPr>
        <w:pStyle w:val="Heading3"/>
      </w:pPr>
      <w:r>
        <w:lastRenderedPageBreak/>
        <w:t>Recall</w:t>
      </w:r>
      <w:r w:rsidR="00A417EE">
        <w:t>s</w:t>
      </w:r>
    </w:p>
    <w:p w14:paraId="179B4B01" w14:textId="77777777" w:rsidR="00A417EE" w:rsidRDefault="006114F0" w:rsidP="000E0ADB">
      <w:pPr>
        <w:pStyle w:val="ListParagraph"/>
        <w:numPr>
          <w:ilvl w:val="0"/>
          <w:numId w:val="9"/>
        </w:numPr>
      </w:pPr>
      <w:r>
        <w:t>Immediately after the Supplier</w:t>
      </w:r>
      <w:r w:rsidR="00910408">
        <w:t xml:space="preserve"> has become aware of it, </w:t>
      </w:r>
      <w:r>
        <w:t>the Supplier</w:t>
      </w:r>
      <w:r w:rsidR="00910408">
        <w:t xml:space="preserve"> will inform C</w:t>
      </w:r>
      <w:r>
        <w:t>halice Medical Ltd</w:t>
      </w:r>
      <w:r w:rsidR="00910408">
        <w:t xml:space="preserve"> of any serious quality issue that may result</w:t>
      </w:r>
      <w:r w:rsidR="00A417EE">
        <w:t xml:space="preserve"> o</w:t>
      </w:r>
      <w:r w:rsidR="003D2181">
        <w:t xml:space="preserve">r has resulted in a recall of </w:t>
      </w:r>
      <w:r w:rsidR="00910408">
        <w:t xml:space="preserve">supplied </w:t>
      </w:r>
      <w:r w:rsidR="003D2181">
        <w:t>P</w:t>
      </w:r>
      <w:r>
        <w:t>roduct</w:t>
      </w:r>
      <w:r w:rsidR="003D2181">
        <w:t>s</w:t>
      </w:r>
      <w:r w:rsidR="00910408">
        <w:t xml:space="preserve">. </w:t>
      </w:r>
    </w:p>
    <w:p w14:paraId="3B99304B" w14:textId="77777777" w:rsidR="00A417EE" w:rsidRDefault="00A417EE" w:rsidP="000E0ADB">
      <w:pPr>
        <w:pStyle w:val="ListParagraph"/>
        <w:numPr>
          <w:ilvl w:val="0"/>
          <w:numId w:val="9"/>
        </w:numPr>
      </w:pPr>
      <w:r>
        <w:t>The Supplier</w:t>
      </w:r>
      <w:r w:rsidR="00910408">
        <w:t xml:space="preserve"> and C</w:t>
      </w:r>
      <w:r>
        <w:t>halice Medical Ltd</w:t>
      </w:r>
      <w:r w:rsidR="00910408">
        <w:t xml:space="preserve"> </w:t>
      </w:r>
      <w:r>
        <w:t xml:space="preserve">will </w:t>
      </w:r>
      <w:r w:rsidR="00910408">
        <w:t xml:space="preserve">consult and decide on roles and responsibilities regarding coordination of the investigation and decisions. </w:t>
      </w:r>
    </w:p>
    <w:p w14:paraId="7EDE794B" w14:textId="77777777" w:rsidR="00910408" w:rsidRDefault="00A417EE" w:rsidP="000E0ADB">
      <w:pPr>
        <w:pStyle w:val="ListParagraph"/>
        <w:numPr>
          <w:ilvl w:val="0"/>
          <w:numId w:val="9"/>
        </w:numPr>
      </w:pPr>
      <w:r>
        <w:t>Chalice Medical Ltd</w:t>
      </w:r>
      <w:r w:rsidR="00910408">
        <w:t xml:space="preserve"> is responsible for the final decision and the coordination of any recalls or field alert activities related to </w:t>
      </w:r>
      <w:r>
        <w:t xml:space="preserve">Chalice Medical Ltd </w:t>
      </w:r>
      <w:r w:rsidR="00910408">
        <w:t xml:space="preserve">finished </w:t>
      </w:r>
      <w:r>
        <w:t xml:space="preserve">medical devices containing recalled </w:t>
      </w:r>
      <w:r w:rsidR="003D2181">
        <w:t>Products</w:t>
      </w:r>
      <w:r>
        <w:t>.</w:t>
      </w:r>
      <w:r w:rsidR="00910408">
        <w:t xml:space="preserve"> </w:t>
      </w:r>
    </w:p>
    <w:p w14:paraId="37E04076" w14:textId="77777777" w:rsidR="00171132" w:rsidRDefault="00171132" w:rsidP="00171132">
      <w:pPr>
        <w:pStyle w:val="Heading2"/>
      </w:pPr>
      <w:r>
        <w:t>Subcontracted / Outsourced Responsibilities</w:t>
      </w:r>
    </w:p>
    <w:p w14:paraId="3115BF6B" w14:textId="77777777" w:rsidR="00171132" w:rsidRDefault="00171132" w:rsidP="00171132">
      <w:r>
        <w:t xml:space="preserve">Where the Supplier performs an outsourced or subcontracted process on behalf of Chalice Medical Ltd the following responsibilities will also apply: </w:t>
      </w:r>
    </w:p>
    <w:p w14:paraId="2A5D2977" w14:textId="77777777" w:rsidR="00171132" w:rsidRDefault="003D2181" w:rsidP="000E0ADB">
      <w:pPr>
        <w:pStyle w:val="ListParagraph"/>
        <w:numPr>
          <w:ilvl w:val="0"/>
          <w:numId w:val="10"/>
        </w:numPr>
      </w:pPr>
      <w:r>
        <w:t>Will ensure manufacture of the P</w:t>
      </w:r>
      <w:r w:rsidR="00171132">
        <w:t>roduct</w:t>
      </w:r>
      <w:r>
        <w:t>s</w:t>
      </w:r>
      <w:r w:rsidR="00171132">
        <w:t xml:space="preserve"> is according to the product specification provided by Chalice Medical Ltd.</w:t>
      </w:r>
    </w:p>
    <w:p w14:paraId="530C798B" w14:textId="77777777" w:rsidR="00171132" w:rsidRDefault="00171132" w:rsidP="000E0ADB">
      <w:pPr>
        <w:pStyle w:val="ListParagraph"/>
        <w:numPr>
          <w:ilvl w:val="0"/>
          <w:numId w:val="10"/>
        </w:numPr>
      </w:pPr>
      <w:r>
        <w:t>Will immediately inf</w:t>
      </w:r>
      <w:r w:rsidR="003D2181">
        <w:t>orm Chalice Medical Ltd of any P</w:t>
      </w:r>
      <w:r>
        <w:t>roduct</w:t>
      </w:r>
      <w:r w:rsidR="003D2181">
        <w:t>s that have</w:t>
      </w:r>
      <w:r>
        <w:t xml:space="preserve"> been manufactured outside of these specifications </w:t>
      </w:r>
      <w:r w:rsidR="006D672B">
        <w:t xml:space="preserve">and will perform an investigation to determine the root cause. </w:t>
      </w:r>
    </w:p>
    <w:p w14:paraId="209FB5FF" w14:textId="77777777" w:rsidR="00171132" w:rsidRDefault="00171132" w:rsidP="000E0ADB">
      <w:pPr>
        <w:pStyle w:val="ListParagraph"/>
        <w:numPr>
          <w:ilvl w:val="0"/>
          <w:numId w:val="10"/>
        </w:numPr>
      </w:pPr>
      <w:r>
        <w:t xml:space="preserve">Will ensure controls for design and development are in place for all </w:t>
      </w:r>
      <w:r w:rsidR="003D2181">
        <w:t>Products</w:t>
      </w:r>
      <w:r>
        <w:t xml:space="preserve"> manufactured on behalf of Chalice Medical Ltd.</w:t>
      </w:r>
    </w:p>
    <w:p w14:paraId="2A15ABB7" w14:textId="77777777" w:rsidR="00171132" w:rsidRDefault="00171132" w:rsidP="000E0ADB">
      <w:pPr>
        <w:pStyle w:val="ListParagraph"/>
        <w:numPr>
          <w:ilvl w:val="0"/>
          <w:numId w:val="10"/>
        </w:numPr>
      </w:pPr>
      <w:r>
        <w:t xml:space="preserve">Will ensure controls for design and development are in place for all software in </w:t>
      </w:r>
      <w:r w:rsidR="003D2181">
        <w:t>Products</w:t>
      </w:r>
      <w:r>
        <w:t xml:space="preserve"> manufactured on behalf of Chalice Medical Ltd. </w:t>
      </w:r>
    </w:p>
    <w:p w14:paraId="1C69482D" w14:textId="77777777" w:rsidR="00171132" w:rsidRDefault="00171132" w:rsidP="000E0ADB">
      <w:pPr>
        <w:pStyle w:val="ListParagraph"/>
        <w:numPr>
          <w:ilvl w:val="0"/>
          <w:numId w:val="10"/>
        </w:numPr>
      </w:pPr>
      <w:r>
        <w:t xml:space="preserve">Will not make any changes to </w:t>
      </w:r>
      <w:r w:rsidR="003D2181">
        <w:t>Products</w:t>
      </w:r>
      <w:r>
        <w:t xml:space="preserve"> or software without prior written consent from Chalice Medical Ltd. </w:t>
      </w:r>
    </w:p>
    <w:p w14:paraId="0E029EC6" w14:textId="427067ED" w:rsidR="00171132" w:rsidRDefault="00171132" w:rsidP="000E0ADB">
      <w:pPr>
        <w:pStyle w:val="ListParagraph"/>
        <w:numPr>
          <w:ilvl w:val="0"/>
          <w:numId w:val="10"/>
        </w:numPr>
      </w:pPr>
      <w:r>
        <w:t xml:space="preserve">Will provide Chalice Medical Ltd with </w:t>
      </w:r>
      <w:r w:rsidR="00146346">
        <w:t>up-to-date</w:t>
      </w:r>
      <w:r>
        <w:t xml:space="preserve"> copies of all relevant technical information relating to the </w:t>
      </w:r>
      <w:r w:rsidR="003D2181">
        <w:t>Products</w:t>
      </w:r>
      <w:r>
        <w:t xml:space="preserve"> manufactured on behalf of Chalice Medical Ltd. </w:t>
      </w:r>
    </w:p>
    <w:p w14:paraId="1591BCCB" w14:textId="77777777" w:rsidR="00171132" w:rsidRDefault="00171132" w:rsidP="000E0ADB">
      <w:pPr>
        <w:pStyle w:val="ListParagraph"/>
        <w:numPr>
          <w:ilvl w:val="0"/>
          <w:numId w:val="10"/>
        </w:numPr>
      </w:pPr>
      <w:r>
        <w:t xml:space="preserve">Will keep Chalice Medical up to date with any certification / technical file changes relating to the </w:t>
      </w:r>
      <w:r w:rsidR="003D2181">
        <w:t>Products</w:t>
      </w:r>
      <w:r>
        <w:t xml:space="preserve"> manufactured on behalf of Chalice Medical. </w:t>
      </w:r>
    </w:p>
    <w:p w14:paraId="13046754" w14:textId="0F1C36EE" w:rsidR="00171132" w:rsidRDefault="00171132" w:rsidP="000E0ADB">
      <w:pPr>
        <w:pStyle w:val="ListParagraph"/>
        <w:numPr>
          <w:ilvl w:val="0"/>
          <w:numId w:val="10"/>
        </w:numPr>
      </w:pPr>
      <w:r>
        <w:t xml:space="preserve">Will provide access and up to date copies of design files, risk management plans &amp; risk management files for the </w:t>
      </w:r>
      <w:r w:rsidR="003D2181">
        <w:t>Products</w:t>
      </w:r>
      <w:r>
        <w:t xml:space="preserve"> to Chalice Medical Ltd within 10 working days upon request in writing.  </w:t>
      </w:r>
    </w:p>
    <w:p w14:paraId="4873F425" w14:textId="6B6ED4C7" w:rsidR="00267037" w:rsidRPr="00EC6AAF" w:rsidRDefault="00267037" w:rsidP="00267037">
      <w:pPr>
        <w:pStyle w:val="Heading2"/>
      </w:pPr>
      <w:r w:rsidRPr="00EC6AAF">
        <w:t>Distributed Products Responsibilities</w:t>
      </w:r>
    </w:p>
    <w:p w14:paraId="15E5D227" w14:textId="16CE9AC2" w:rsidR="00267037" w:rsidRPr="00EC6AAF" w:rsidRDefault="002D12D9" w:rsidP="00267037">
      <w:pPr>
        <w:pStyle w:val="ListParagraph"/>
        <w:numPr>
          <w:ilvl w:val="0"/>
          <w:numId w:val="13"/>
        </w:numPr>
      </w:pPr>
      <w:r w:rsidRPr="00EC6AAF">
        <w:t>The Supplier (Economic operator or Manufacturer)</w:t>
      </w:r>
      <w:r w:rsidR="00B51368" w:rsidRPr="00EC6AAF">
        <w:t xml:space="preserve"> w</w:t>
      </w:r>
      <w:r w:rsidR="00267037" w:rsidRPr="00EC6AAF">
        <w:t xml:space="preserve">ill ensure that devices are registered with the MHRA and inform Chalice Medical of any changes to the registration </w:t>
      </w:r>
      <w:r w:rsidR="00A761FF" w:rsidRPr="00EC6AAF">
        <w:t xml:space="preserve">status </w:t>
      </w:r>
      <w:r w:rsidR="00267037" w:rsidRPr="00EC6AAF">
        <w:t>of devices supplied.</w:t>
      </w:r>
    </w:p>
    <w:p w14:paraId="0422CAB2" w14:textId="7F2EAFB0" w:rsidR="00A761FF" w:rsidRPr="00EC6AAF" w:rsidRDefault="00267037" w:rsidP="00A761FF">
      <w:pPr>
        <w:pStyle w:val="ListParagraph"/>
        <w:numPr>
          <w:ilvl w:val="0"/>
          <w:numId w:val="13"/>
        </w:numPr>
      </w:pPr>
      <w:r w:rsidRPr="00EC6AAF">
        <w:lastRenderedPageBreak/>
        <w:t xml:space="preserve">For </w:t>
      </w:r>
      <w:r w:rsidR="00C72432" w:rsidRPr="00EC6AAF">
        <w:t>M</w:t>
      </w:r>
      <w:r w:rsidRPr="00EC6AAF">
        <w:t xml:space="preserve">anufacturers outside the UK a UK Responsible Person is to be appointed to undertake the registration of devices on the </w:t>
      </w:r>
      <w:r w:rsidR="00C72432" w:rsidRPr="00EC6AAF">
        <w:t>M</w:t>
      </w:r>
      <w:r w:rsidRPr="00EC6AAF">
        <w:t>anufacturer’s behalf</w:t>
      </w:r>
      <w:r w:rsidR="00056639" w:rsidRPr="00EC6AAF">
        <w:t xml:space="preserve"> and act as their </w:t>
      </w:r>
      <w:r w:rsidR="00904C6F" w:rsidRPr="00EC6AAF">
        <w:t>representative in the UK market.</w:t>
      </w:r>
    </w:p>
    <w:p w14:paraId="0D7711CC" w14:textId="046673E0" w:rsidR="00B51368" w:rsidRPr="00EC6AAF" w:rsidRDefault="00B51368" w:rsidP="00267037">
      <w:pPr>
        <w:pStyle w:val="ListParagraph"/>
        <w:numPr>
          <w:ilvl w:val="0"/>
          <w:numId w:val="13"/>
        </w:numPr>
      </w:pPr>
      <w:r w:rsidRPr="00EC6AAF">
        <w:t xml:space="preserve">Where necessary an importer </w:t>
      </w:r>
      <w:r w:rsidR="00904C6F" w:rsidRPr="00EC6AAF">
        <w:t xml:space="preserve">is to be </w:t>
      </w:r>
      <w:r w:rsidRPr="00EC6AAF">
        <w:t>established to put devices on the market</w:t>
      </w:r>
      <w:r w:rsidR="00FD1E09" w:rsidRPr="00EC6AAF">
        <w:t>, operating</w:t>
      </w:r>
      <w:r w:rsidRPr="00EC6AAF">
        <w:t xml:space="preserve"> themselves or via distributors. </w:t>
      </w:r>
    </w:p>
    <w:p w14:paraId="0CE2D2D4" w14:textId="2DF58867" w:rsidR="00267037" w:rsidRPr="00EC6AAF" w:rsidRDefault="00267037" w:rsidP="00267037">
      <w:pPr>
        <w:pStyle w:val="ListParagraph"/>
        <w:numPr>
          <w:ilvl w:val="0"/>
          <w:numId w:val="13"/>
        </w:numPr>
      </w:pPr>
      <w:r w:rsidRPr="00EC6AAF">
        <w:t xml:space="preserve">Chalice Medical are to be informed of the appointment of </w:t>
      </w:r>
      <w:r w:rsidR="00C72432" w:rsidRPr="00EC6AAF">
        <w:t xml:space="preserve">a UK Responsible person and any changes to the details of the </w:t>
      </w:r>
      <w:r w:rsidR="002F1938" w:rsidRPr="00EC6AAF">
        <w:t xml:space="preserve">position </w:t>
      </w:r>
      <w:r w:rsidR="00C72432" w:rsidRPr="00EC6AAF">
        <w:t>holder.</w:t>
      </w:r>
    </w:p>
    <w:p w14:paraId="0CCB95B6" w14:textId="33982D63" w:rsidR="00C72432" w:rsidRPr="00EC6AAF" w:rsidRDefault="00C72432" w:rsidP="00267037">
      <w:pPr>
        <w:pStyle w:val="ListParagraph"/>
        <w:numPr>
          <w:ilvl w:val="0"/>
          <w:numId w:val="13"/>
        </w:numPr>
      </w:pPr>
      <w:r w:rsidRPr="00EC6AAF">
        <w:t>It is the responsibility of the Manufacturer to inform the UK Responsible Person of the appointment of Chalice Medical as a Distributor.</w:t>
      </w:r>
    </w:p>
    <w:p w14:paraId="7012055B" w14:textId="565A9620" w:rsidR="00203DD4" w:rsidRPr="00EC6AAF" w:rsidRDefault="00203DD4" w:rsidP="00267037">
      <w:pPr>
        <w:pStyle w:val="ListParagraph"/>
        <w:numPr>
          <w:ilvl w:val="0"/>
          <w:numId w:val="13"/>
        </w:numPr>
      </w:pPr>
      <w:r w:rsidRPr="00EC6AAF">
        <w:t>Where Chalice Medical operate as the UK Responsible Person the Manufacturer must inform Chalice of the appointment of any additional Economic Operators.</w:t>
      </w:r>
    </w:p>
    <w:p w14:paraId="0ECE5C43" w14:textId="7846CA54" w:rsidR="00D524FC" w:rsidRPr="00EC6AAF" w:rsidRDefault="00E51AB2" w:rsidP="00D524FC">
      <w:pPr>
        <w:pStyle w:val="ListParagraph"/>
        <w:numPr>
          <w:ilvl w:val="0"/>
          <w:numId w:val="13"/>
        </w:numPr>
      </w:pPr>
      <w:r w:rsidRPr="00EC6AAF">
        <w:t>The Manufacturer and UK Responsible person s</w:t>
      </w:r>
      <w:r w:rsidR="00D524FC" w:rsidRPr="00EC6AAF">
        <w:t xml:space="preserve">hall ensure that all </w:t>
      </w:r>
      <w:r w:rsidRPr="00EC6AAF">
        <w:t xml:space="preserve">relevant </w:t>
      </w:r>
      <w:r w:rsidR="00D524FC" w:rsidRPr="00EC6AAF">
        <w:t>certification and Declarations of Conformity are up to date</w:t>
      </w:r>
      <w:r w:rsidR="00B31566" w:rsidRPr="00EC6AAF">
        <w:t xml:space="preserve"> and that all relevant information is available to Chalice Medical upon request from the Secretary of State.</w:t>
      </w:r>
    </w:p>
    <w:p w14:paraId="1160C913" w14:textId="601256EA" w:rsidR="00875B9E" w:rsidRPr="00EC6AAF" w:rsidRDefault="00E51AB2" w:rsidP="00D524FC">
      <w:pPr>
        <w:pStyle w:val="ListParagraph"/>
        <w:numPr>
          <w:ilvl w:val="0"/>
          <w:numId w:val="13"/>
        </w:numPr>
      </w:pPr>
      <w:r w:rsidRPr="00EC6AAF">
        <w:t>The Manufacturer shall m</w:t>
      </w:r>
      <w:r w:rsidR="00875B9E" w:rsidRPr="00EC6AAF">
        <w:t>aintain full traceability of products, ensuring that labels comply with relevant standards, providing</w:t>
      </w:r>
      <w:r w:rsidR="008909A9" w:rsidRPr="00EC6AAF">
        <w:t xml:space="preserve"> copies of labels upon initial approval and</w:t>
      </w:r>
      <w:r w:rsidR="00875B9E" w:rsidRPr="00EC6AAF">
        <w:t xml:space="preserve"> updates where labels change. </w:t>
      </w:r>
    </w:p>
    <w:p w14:paraId="6C76000B" w14:textId="2D2FC020" w:rsidR="00875B9E" w:rsidRPr="00EC6AAF" w:rsidRDefault="00875B9E" w:rsidP="00D524FC">
      <w:pPr>
        <w:pStyle w:val="ListParagraph"/>
        <w:numPr>
          <w:ilvl w:val="0"/>
          <w:numId w:val="13"/>
        </w:numPr>
      </w:pPr>
      <w:r w:rsidRPr="00EC6AAF">
        <w:t xml:space="preserve"> </w:t>
      </w:r>
      <w:r w:rsidR="004519E1" w:rsidRPr="00EC6AAF">
        <w:t xml:space="preserve">Where supplier of device is another economic operator (importer or distributor) they must </w:t>
      </w:r>
      <w:r w:rsidR="00A87C69" w:rsidRPr="00EC6AAF">
        <w:t>maintain the</w:t>
      </w:r>
      <w:r w:rsidR="006E0168" w:rsidRPr="00EC6AAF">
        <w:t xml:space="preserve"> manufacturer</w:t>
      </w:r>
      <w:r w:rsidR="00A87C69" w:rsidRPr="00EC6AAF">
        <w:t xml:space="preserve"> Declaration of Conformity and Certificates for the full period of their use.</w:t>
      </w:r>
    </w:p>
    <w:p w14:paraId="2AFCC21B" w14:textId="77777777" w:rsidR="00C76853" w:rsidRDefault="00C76853" w:rsidP="00C76853">
      <w:pPr>
        <w:pStyle w:val="Heading2"/>
      </w:pPr>
      <w:r>
        <w:t>Chalice Medical Ltd Responsibilities</w:t>
      </w:r>
    </w:p>
    <w:p w14:paraId="3DAF4F50" w14:textId="77777777" w:rsidR="00C76853" w:rsidRDefault="00C76853" w:rsidP="000E0ADB">
      <w:pPr>
        <w:pStyle w:val="ListParagraph"/>
        <w:numPr>
          <w:ilvl w:val="0"/>
          <w:numId w:val="11"/>
        </w:numPr>
      </w:pPr>
      <w:r>
        <w:t xml:space="preserve">Will ensure that traceability records are maintained for all </w:t>
      </w:r>
      <w:r w:rsidR="003D2181">
        <w:t>Products</w:t>
      </w:r>
      <w:r>
        <w:t xml:space="preserve"> according to the requirements of ISO 13485.</w:t>
      </w:r>
    </w:p>
    <w:p w14:paraId="0982912C" w14:textId="77777777" w:rsidR="00C76853" w:rsidRDefault="00C76853" w:rsidP="000E0ADB">
      <w:pPr>
        <w:pStyle w:val="ListParagraph"/>
        <w:numPr>
          <w:ilvl w:val="0"/>
          <w:numId w:val="11"/>
        </w:numPr>
      </w:pPr>
      <w:r>
        <w:t>Will maintain a quality management system in accordance with ISO 13485.</w:t>
      </w:r>
    </w:p>
    <w:p w14:paraId="7108080B" w14:textId="36776C61" w:rsidR="00C76853" w:rsidRDefault="00C76853" w:rsidP="000E0ADB">
      <w:pPr>
        <w:pStyle w:val="ListParagraph"/>
        <w:numPr>
          <w:ilvl w:val="0"/>
          <w:numId w:val="11"/>
        </w:numPr>
      </w:pPr>
      <w:r>
        <w:t>Will notify the Supplier</w:t>
      </w:r>
      <w:r w:rsidR="00203DD4">
        <w:t xml:space="preserve"> </w:t>
      </w:r>
      <w:r w:rsidR="00203DD4" w:rsidRPr="00EC6AAF">
        <w:t>and where applicable UK Responsible Person</w:t>
      </w:r>
      <w:r w:rsidR="0020502D" w:rsidRPr="00EC6AAF">
        <w:t xml:space="preserve"> or Authorised Representative</w:t>
      </w:r>
      <w:r>
        <w:t xml:space="preserve"> of any concerns or complaints reported regarding the </w:t>
      </w:r>
      <w:r w:rsidR="003D2181">
        <w:t>Products</w:t>
      </w:r>
      <w:r>
        <w:t xml:space="preserve"> purchased.</w:t>
      </w:r>
    </w:p>
    <w:p w14:paraId="03407390" w14:textId="12ACC492" w:rsidR="00EE4BD1" w:rsidRPr="00EC6AAF" w:rsidRDefault="001D17D7" w:rsidP="000E0ADB">
      <w:pPr>
        <w:pStyle w:val="ListParagraph"/>
        <w:numPr>
          <w:ilvl w:val="0"/>
          <w:numId w:val="11"/>
        </w:numPr>
      </w:pPr>
      <w:r w:rsidRPr="00EC6AAF">
        <w:t>Store devices as per supplier preference taking into account any special handling requirements.</w:t>
      </w:r>
    </w:p>
    <w:p w14:paraId="07A0DFB2" w14:textId="2FD8097B" w:rsidR="001D17D7" w:rsidRDefault="00B00C72" w:rsidP="000E0ADB">
      <w:pPr>
        <w:pStyle w:val="ListParagraph"/>
        <w:numPr>
          <w:ilvl w:val="0"/>
          <w:numId w:val="11"/>
        </w:numPr>
      </w:pPr>
      <w:r w:rsidRPr="00EC6AAF">
        <w:t>Inform the Supplier of any instance where they believe the device supplied does not conform to the necessary standards or poses a threat to the patient or user.</w:t>
      </w:r>
    </w:p>
    <w:p w14:paraId="65F6BB68" w14:textId="77777777" w:rsidR="00146346" w:rsidRDefault="00146346" w:rsidP="00146346"/>
    <w:p w14:paraId="0C37C015" w14:textId="77777777" w:rsidR="00146346" w:rsidRPr="00EC6AAF" w:rsidRDefault="00146346" w:rsidP="00146346"/>
    <w:p w14:paraId="5C297DA3" w14:textId="02F6BF11" w:rsidR="00C76853" w:rsidRPr="00C76853" w:rsidRDefault="008909A9" w:rsidP="00C76853">
      <w:pPr>
        <w:pStyle w:val="Heading2"/>
      </w:pPr>
      <w:r w:rsidRPr="00EC6AAF">
        <w:lastRenderedPageBreak/>
        <w:t>All</w:t>
      </w:r>
      <w:r w:rsidR="00C76853">
        <w:t xml:space="preserve"> Parties Responsibilities </w:t>
      </w:r>
    </w:p>
    <w:p w14:paraId="3EC5C8EE" w14:textId="77777777" w:rsidR="00C76853" w:rsidRPr="00C76853" w:rsidRDefault="00C76853" w:rsidP="000E0ADB">
      <w:pPr>
        <w:pStyle w:val="ListParagraph"/>
        <w:numPr>
          <w:ilvl w:val="0"/>
          <w:numId w:val="12"/>
        </w:numPr>
      </w:pPr>
      <w:r>
        <w:t xml:space="preserve">All documents and quality records shall be retained for at least ten calendar </w:t>
      </w:r>
      <w:r w:rsidRPr="00C76853">
        <w:t xml:space="preserve">years. </w:t>
      </w:r>
    </w:p>
    <w:p w14:paraId="44BA2FD2" w14:textId="3748799A" w:rsidR="00C76853" w:rsidRDefault="00C76853" w:rsidP="000E0ADB">
      <w:pPr>
        <w:pStyle w:val="ListParagraph"/>
        <w:numPr>
          <w:ilvl w:val="0"/>
          <w:numId w:val="12"/>
        </w:numPr>
      </w:pPr>
      <w:r w:rsidRPr="00C76853">
        <w:t xml:space="preserve">Upon request </w:t>
      </w:r>
      <w:r w:rsidR="008909A9" w:rsidRPr="00EC6AAF">
        <w:t>all</w:t>
      </w:r>
      <w:r w:rsidRPr="00C76853">
        <w:t xml:space="preserve"> parties shall make records available for sharing within 5 working days. All records shared shall be kept confidential and </w:t>
      </w:r>
      <w:r w:rsidR="00A8637E">
        <w:t>stored in an appropriate manner</w:t>
      </w:r>
      <w:r>
        <w:t>.</w:t>
      </w:r>
    </w:p>
    <w:p w14:paraId="3D81F87C" w14:textId="223DF90E" w:rsidR="008909A9" w:rsidRDefault="00C76853" w:rsidP="008909A9">
      <w:pPr>
        <w:pStyle w:val="ListParagraph"/>
        <w:numPr>
          <w:ilvl w:val="0"/>
          <w:numId w:val="12"/>
        </w:numPr>
      </w:pPr>
      <w:r w:rsidRPr="00C76853">
        <w:t xml:space="preserve">Agree </w:t>
      </w:r>
      <w:r w:rsidRPr="003541F7">
        <w:t>to work colla</w:t>
      </w:r>
      <w:r w:rsidR="003541F7" w:rsidRPr="003541F7">
        <w:t>boratively and in a prompt manner</w:t>
      </w:r>
      <w:r w:rsidRPr="00C76853">
        <w:t xml:space="preserve"> (responses to questions must be provided within 2 working days) in the case where a complaint, PMS, Corrective &amp; Preventative Actions,</w:t>
      </w:r>
      <w:r w:rsidR="003541F7">
        <w:t xml:space="preserve"> FSCA etc. relates directly to</w:t>
      </w:r>
      <w:r w:rsidRPr="00C76853">
        <w:t xml:space="preserve"> </w:t>
      </w:r>
      <w:r w:rsidR="003D2181">
        <w:t>Products</w:t>
      </w:r>
      <w:r w:rsidRPr="00C76853">
        <w:t xml:space="preserve"> from the Supplier that is incorporated in</w:t>
      </w:r>
      <w:r>
        <w:t>to a Chalice Medical Ltd device</w:t>
      </w:r>
      <w:r w:rsidR="008909A9">
        <w:t xml:space="preserve"> </w:t>
      </w:r>
      <w:r w:rsidR="008909A9" w:rsidRPr="00EC6AAF">
        <w:t>or distributed as</w:t>
      </w:r>
      <w:r w:rsidR="0020502D" w:rsidRPr="00EC6AAF">
        <w:t xml:space="preserve"> a</w:t>
      </w:r>
      <w:r w:rsidR="008909A9" w:rsidRPr="00EC6AAF">
        <w:t xml:space="preserve"> separate medical device.</w:t>
      </w:r>
    </w:p>
    <w:p w14:paraId="0C169F32" w14:textId="77777777" w:rsidR="00C76853" w:rsidRDefault="00C76853" w:rsidP="00C76853">
      <w:pPr>
        <w:pStyle w:val="Heading2"/>
      </w:pPr>
      <w:r>
        <w:t xml:space="preserve">Term of Agreement </w:t>
      </w:r>
    </w:p>
    <w:p w14:paraId="5AE5FAA2" w14:textId="77777777" w:rsidR="00C30F81" w:rsidRDefault="00C76853" w:rsidP="00C30F81">
      <w:r w:rsidRPr="00C76853">
        <w:t xml:space="preserve">This </w:t>
      </w:r>
      <w:r>
        <w:t xml:space="preserve">supplier quality </w:t>
      </w:r>
      <w:r w:rsidRPr="00C76853">
        <w:t>agreement remains valid without limitation following signature by both parties.</w:t>
      </w:r>
    </w:p>
    <w:p w14:paraId="43CCFEE7" w14:textId="77777777" w:rsidR="00C76853" w:rsidRDefault="00C76853" w:rsidP="00C76853">
      <w:r>
        <w:t xml:space="preserve">The supplier quality agreement is valid for all </w:t>
      </w:r>
      <w:r w:rsidR="003D2181">
        <w:t>Products</w:t>
      </w:r>
      <w:r>
        <w:t xml:space="preserve"> or services which are supplied by the supplier.</w:t>
      </w:r>
    </w:p>
    <w:p w14:paraId="2A5BCCE5" w14:textId="77777777" w:rsidR="00C76853" w:rsidRDefault="00C76853" w:rsidP="00C76853">
      <w:r>
        <w:t xml:space="preserve">The </w:t>
      </w:r>
      <w:r w:rsidR="000E0ADB">
        <w:t>supplier quality agreement</w:t>
      </w:r>
      <w:r>
        <w:t xml:space="preserve"> can be terminated in writing by either party on condition of a notice period of</w:t>
      </w:r>
      <w:r w:rsidR="000E0ADB">
        <w:t xml:space="preserve"> 60 days. </w:t>
      </w:r>
    </w:p>
    <w:p w14:paraId="1ED03307" w14:textId="77777777" w:rsidR="000E0ADB" w:rsidRDefault="000E0ADB" w:rsidP="000E0ADB">
      <w:pPr>
        <w:pStyle w:val="Heading2"/>
      </w:pPr>
      <w:r>
        <w:t>Confidentiality</w:t>
      </w:r>
    </w:p>
    <w:p w14:paraId="3442521C" w14:textId="77777777" w:rsidR="000E0ADB" w:rsidRDefault="000E0ADB" w:rsidP="000E0ADB">
      <w:r w:rsidRPr="000E0ADB">
        <w:t>Both parties commit themselves to treating all information linked to this agreement as confidential and will not enable a third party to access information in any way.</w:t>
      </w:r>
    </w:p>
    <w:p w14:paraId="4D90CFD2" w14:textId="77777777" w:rsidR="00146346" w:rsidRDefault="00146346" w:rsidP="000E0ADB"/>
    <w:p w14:paraId="50024778" w14:textId="77777777" w:rsidR="00146346" w:rsidRDefault="00146346" w:rsidP="000E0ADB"/>
    <w:p w14:paraId="025191EE" w14:textId="77777777" w:rsidR="00146346" w:rsidRDefault="00146346" w:rsidP="000E0ADB"/>
    <w:p w14:paraId="64353002" w14:textId="77777777" w:rsidR="00146346" w:rsidRDefault="00146346" w:rsidP="000E0ADB"/>
    <w:p w14:paraId="28F0F20F" w14:textId="77777777" w:rsidR="00146346" w:rsidRDefault="00146346" w:rsidP="000E0ADB"/>
    <w:p w14:paraId="6F54C958" w14:textId="77777777" w:rsidR="000E0ADB" w:rsidRDefault="000E0ADB" w:rsidP="000E0ADB">
      <w:pPr>
        <w:pStyle w:val="Heading2"/>
      </w:pPr>
      <w:r>
        <w:lastRenderedPageBreak/>
        <w:t xml:space="preserve">Signatures </w:t>
      </w:r>
    </w:p>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237"/>
      </w:tblGrid>
      <w:tr w:rsidR="008F3BC1" w14:paraId="484B85A3" w14:textId="77777777" w:rsidTr="008F3BC1">
        <w:tc>
          <w:tcPr>
            <w:tcW w:w="9067" w:type="dxa"/>
            <w:gridSpan w:val="2"/>
          </w:tcPr>
          <w:p w14:paraId="0FE3B620" w14:textId="36474BFE" w:rsidR="008F3BC1" w:rsidRDefault="008F3BC1" w:rsidP="00FB4C5D">
            <w:r>
              <w:t xml:space="preserve">Signed on behalf of </w:t>
            </w:r>
            <w:r w:rsidRPr="00FB4C5D">
              <w:rPr>
                <w:b/>
                <w:bCs/>
              </w:rPr>
              <w:t>Chalice Medical Ltd</w:t>
            </w:r>
          </w:p>
        </w:tc>
      </w:tr>
      <w:tr w:rsidR="008F3BC1" w14:paraId="6633719A" w14:textId="77777777" w:rsidTr="008F3BC1">
        <w:tc>
          <w:tcPr>
            <w:tcW w:w="2830" w:type="dxa"/>
            <w:tcBorders>
              <w:bottom w:val="single" w:sz="4" w:space="0" w:color="auto"/>
              <w:right w:val="single" w:sz="4" w:space="0" w:color="auto"/>
            </w:tcBorders>
          </w:tcPr>
          <w:p w14:paraId="1452985B" w14:textId="18E2ADAB" w:rsidR="008F3BC1" w:rsidRDefault="008F3BC1" w:rsidP="00FB4C5D">
            <w:r>
              <w:t>Signature</w:t>
            </w:r>
          </w:p>
        </w:tc>
        <w:tc>
          <w:tcPr>
            <w:tcW w:w="6237" w:type="dxa"/>
            <w:tcBorders>
              <w:left w:val="single" w:sz="4" w:space="0" w:color="auto"/>
              <w:bottom w:val="single" w:sz="4" w:space="0" w:color="auto"/>
            </w:tcBorders>
          </w:tcPr>
          <w:p w14:paraId="3FABA23E" w14:textId="77777777" w:rsidR="008F3BC1" w:rsidRDefault="008F3BC1" w:rsidP="00FB4C5D"/>
        </w:tc>
      </w:tr>
      <w:tr w:rsidR="008F3BC1" w14:paraId="6544157D" w14:textId="77777777" w:rsidTr="008F3BC1">
        <w:tc>
          <w:tcPr>
            <w:tcW w:w="2830" w:type="dxa"/>
            <w:tcBorders>
              <w:top w:val="single" w:sz="4" w:space="0" w:color="auto"/>
              <w:bottom w:val="single" w:sz="4" w:space="0" w:color="auto"/>
              <w:right w:val="single" w:sz="4" w:space="0" w:color="auto"/>
            </w:tcBorders>
          </w:tcPr>
          <w:p w14:paraId="5E9A0D97" w14:textId="50F02275" w:rsidR="008F3BC1" w:rsidRDefault="008F3BC1" w:rsidP="00FB4C5D">
            <w:r>
              <w:t>Printed Name</w:t>
            </w:r>
          </w:p>
        </w:tc>
        <w:tc>
          <w:tcPr>
            <w:tcW w:w="6237" w:type="dxa"/>
            <w:tcBorders>
              <w:top w:val="single" w:sz="4" w:space="0" w:color="auto"/>
              <w:left w:val="single" w:sz="4" w:space="0" w:color="auto"/>
              <w:bottom w:val="single" w:sz="4" w:space="0" w:color="auto"/>
            </w:tcBorders>
          </w:tcPr>
          <w:p w14:paraId="5708423B" w14:textId="77777777" w:rsidR="008F3BC1" w:rsidRDefault="008F3BC1" w:rsidP="00FB4C5D"/>
        </w:tc>
      </w:tr>
      <w:tr w:rsidR="008F3BC1" w14:paraId="49C648F2" w14:textId="77777777" w:rsidTr="008F3BC1">
        <w:tc>
          <w:tcPr>
            <w:tcW w:w="2830" w:type="dxa"/>
            <w:tcBorders>
              <w:top w:val="single" w:sz="4" w:space="0" w:color="auto"/>
              <w:bottom w:val="single" w:sz="4" w:space="0" w:color="auto"/>
              <w:right w:val="single" w:sz="4" w:space="0" w:color="auto"/>
            </w:tcBorders>
          </w:tcPr>
          <w:p w14:paraId="7FF93678" w14:textId="20524447" w:rsidR="008F3BC1" w:rsidRDefault="008F3BC1" w:rsidP="00FB4C5D">
            <w:r>
              <w:t>Title (Position in Company)</w:t>
            </w:r>
          </w:p>
        </w:tc>
        <w:tc>
          <w:tcPr>
            <w:tcW w:w="6237" w:type="dxa"/>
            <w:tcBorders>
              <w:top w:val="single" w:sz="4" w:space="0" w:color="auto"/>
              <w:left w:val="single" w:sz="4" w:space="0" w:color="auto"/>
              <w:bottom w:val="single" w:sz="4" w:space="0" w:color="auto"/>
            </w:tcBorders>
          </w:tcPr>
          <w:p w14:paraId="16ABA689" w14:textId="77777777" w:rsidR="008F3BC1" w:rsidRDefault="008F3BC1" w:rsidP="00FB4C5D"/>
        </w:tc>
      </w:tr>
      <w:tr w:rsidR="008F3BC1" w14:paraId="1E66E447" w14:textId="77777777" w:rsidTr="008F3BC1">
        <w:tc>
          <w:tcPr>
            <w:tcW w:w="2830" w:type="dxa"/>
            <w:tcBorders>
              <w:top w:val="single" w:sz="4" w:space="0" w:color="auto"/>
              <w:right w:val="single" w:sz="4" w:space="0" w:color="auto"/>
            </w:tcBorders>
          </w:tcPr>
          <w:p w14:paraId="56E9472D" w14:textId="3ADC2B5C" w:rsidR="008F3BC1" w:rsidRDefault="008F3BC1" w:rsidP="00FB4C5D">
            <w:r>
              <w:t>Date</w:t>
            </w:r>
          </w:p>
        </w:tc>
        <w:tc>
          <w:tcPr>
            <w:tcW w:w="6237" w:type="dxa"/>
            <w:tcBorders>
              <w:top w:val="single" w:sz="4" w:space="0" w:color="auto"/>
              <w:left w:val="single" w:sz="4" w:space="0" w:color="auto"/>
            </w:tcBorders>
          </w:tcPr>
          <w:p w14:paraId="4E5C6C54" w14:textId="77777777" w:rsidR="008F3BC1" w:rsidRDefault="008F3BC1" w:rsidP="00FB4C5D"/>
        </w:tc>
      </w:tr>
    </w:tbl>
    <w:p w14:paraId="5EB67F39" w14:textId="77777777" w:rsidR="00FB4C5D" w:rsidRDefault="00FB4C5D" w:rsidP="00FB4C5D"/>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237"/>
      </w:tblGrid>
      <w:tr w:rsidR="008F3BC1" w14:paraId="79D1E09C" w14:textId="77777777" w:rsidTr="00773D98">
        <w:tc>
          <w:tcPr>
            <w:tcW w:w="9067" w:type="dxa"/>
            <w:gridSpan w:val="2"/>
          </w:tcPr>
          <w:p w14:paraId="62AF4AB5" w14:textId="02DA723D" w:rsidR="008F3BC1" w:rsidRDefault="008F3BC1" w:rsidP="00773D98">
            <w:r>
              <w:t xml:space="preserve">Signed on behalf of </w:t>
            </w:r>
            <w:r w:rsidR="00CF22F5">
              <w:rPr>
                <w:b/>
                <w:bCs/>
              </w:rPr>
              <w:t>Viamed Ltd.</w:t>
            </w:r>
          </w:p>
        </w:tc>
      </w:tr>
      <w:tr w:rsidR="008F3BC1" w14:paraId="26192307" w14:textId="77777777" w:rsidTr="00773D98">
        <w:tc>
          <w:tcPr>
            <w:tcW w:w="2830" w:type="dxa"/>
            <w:tcBorders>
              <w:bottom w:val="single" w:sz="4" w:space="0" w:color="auto"/>
              <w:right w:val="single" w:sz="4" w:space="0" w:color="auto"/>
            </w:tcBorders>
          </w:tcPr>
          <w:p w14:paraId="03A2BF3B" w14:textId="77777777" w:rsidR="008F3BC1" w:rsidRDefault="008F3BC1" w:rsidP="00773D98">
            <w:r>
              <w:t>Signature</w:t>
            </w:r>
          </w:p>
        </w:tc>
        <w:tc>
          <w:tcPr>
            <w:tcW w:w="6237" w:type="dxa"/>
            <w:tcBorders>
              <w:left w:val="single" w:sz="4" w:space="0" w:color="auto"/>
              <w:bottom w:val="single" w:sz="4" w:space="0" w:color="auto"/>
            </w:tcBorders>
          </w:tcPr>
          <w:p w14:paraId="158EE5F8" w14:textId="77777777" w:rsidR="008F3BC1" w:rsidRDefault="008F3BC1" w:rsidP="00773D98"/>
        </w:tc>
      </w:tr>
      <w:tr w:rsidR="008F3BC1" w14:paraId="06C41BD0" w14:textId="77777777" w:rsidTr="00773D98">
        <w:tc>
          <w:tcPr>
            <w:tcW w:w="2830" w:type="dxa"/>
            <w:tcBorders>
              <w:top w:val="single" w:sz="4" w:space="0" w:color="auto"/>
              <w:bottom w:val="single" w:sz="4" w:space="0" w:color="auto"/>
              <w:right w:val="single" w:sz="4" w:space="0" w:color="auto"/>
            </w:tcBorders>
          </w:tcPr>
          <w:p w14:paraId="2D618568" w14:textId="77777777" w:rsidR="008F3BC1" w:rsidRDefault="008F3BC1" w:rsidP="00773D98">
            <w:r>
              <w:t>Printed Name</w:t>
            </w:r>
          </w:p>
        </w:tc>
        <w:tc>
          <w:tcPr>
            <w:tcW w:w="6237" w:type="dxa"/>
            <w:tcBorders>
              <w:top w:val="single" w:sz="4" w:space="0" w:color="auto"/>
              <w:left w:val="single" w:sz="4" w:space="0" w:color="auto"/>
              <w:bottom w:val="single" w:sz="4" w:space="0" w:color="auto"/>
            </w:tcBorders>
          </w:tcPr>
          <w:p w14:paraId="1147B3A9" w14:textId="77777777" w:rsidR="008F3BC1" w:rsidRDefault="008F3BC1" w:rsidP="00773D98"/>
        </w:tc>
      </w:tr>
      <w:tr w:rsidR="008F3BC1" w14:paraId="6B16FEAB" w14:textId="77777777" w:rsidTr="00773D98">
        <w:tc>
          <w:tcPr>
            <w:tcW w:w="2830" w:type="dxa"/>
            <w:tcBorders>
              <w:top w:val="single" w:sz="4" w:space="0" w:color="auto"/>
              <w:bottom w:val="single" w:sz="4" w:space="0" w:color="auto"/>
              <w:right w:val="single" w:sz="4" w:space="0" w:color="auto"/>
            </w:tcBorders>
          </w:tcPr>
          <w:p w14:paraId="2C6B9DA1" w14:textId="77777777" w:rsidR="008F3BC1" w:rsidRDefault="008F3BC1" w:rsidP="00773D98">
            <w:r>
              <w:t>Title (Position in Company)</w:t>
            </w:r>
          </w:p>
        </w:tc>
        <w:tc>
          <w:tcPr>
            <w:tcW w:w="6237" w:type="dxa"/>
            <w:tcBorders>
              <w:top w:val="single" w:sz="4" w:space="0" w:color="auto"/>
              <w:left w:val="single" w:sz="4" w:space="0" w:color="auto"/>
              <w:bottom w:val="single" w:sz="4" w:space="0" w:color="auto"/>
            </w:tcBorders>
          </w:tcPr>
          <w:p w14:paraId="378B03A1" w14:textId="77777777" w:rsidR="008F3BC1" w:rsidRDefault="008F3BC1" w:rsidP="00773D98"/>
        </w:tc>
      </w:tr>
      <w:tr w:rsidR="008F3BC1" w14:paraId="762F0FB2" w14:textId="77777777" w:rsidTr="00773D98">
        <w:tc>
          <w:tcPr>
            <w:tcW w:w="2830" w:type="dxa"/>
            <w:tcBorders>
              <w:top w:val="single" w:sz="4" w:space="0" w:color="auto"/>
              <w:right w:val="single" w:sz="4" w:space="0" w:color="auto"/>
            </w:tcBorders>
          </w:tcPr>
          <w:p w14:paraId="6C34D563" w14:textId="77777777" w:rsidR="008F3BC1" w:rsidRDefault="008F3BC1" w:rsidP="00773D98">
            <w:r>
              <w:t>Date</w:t>
            </w:r>
          </w:p>
        </w:tc>
        <w:tc>
          <w:tcPr>
            <w:tcW w:w="6237" w:type="dxa"/>
            <w:tcBorders>
              <w:top w:val="single" w:sz="4" w:space="0" w:color="auto"/>
              <w:left w:val="single" w:sz="4" w:space="0" w:color="auto"/>
            </w:tcBorders>
          </w:tcPr>
          <w:p w14:paraId="41EB2D21" w14:textId="77777777" w:rsidR="008F3BC1" w:rsidRDefault="008F3BC1" w:rsidP="00773D98"/>
        </w:tc>
      </w:tr>
    </w:tbl>
    <w:p w14:paraId="00DB070F" w14:textId="77777777" w:rsidR="000E0ADB" w:rsidRPr="00D5752D" w:rsidRDefault="000E0ADB" w:rsidP="00D6103B"/>
    <w:p w14:paraId="79189374" w14:textId="77777777" w:rsidR="00ED5370" w:rsidRPr="00ED5370" w:rsidRDefault="000E0ADB" w:rsidP="000E0ADB">
      <w:pPr>
        <w:pStyle w:val="Heading2"/>
      </w:pPr>
      <w:r>
        <w:t>Appendix 1</w:t>
      </w:r>
    </w:p>
    <w:tbl>
      <w:tblPr>
        <w:tblStyle w:val="TableGrid1"/>
        <w:tblW w:w="0" w:type="auto"/>
        <w:tblLook w:val="04A0" w:firstRow="1" w:lastRow="0" w:firstColumn="1" w:lastColumn="0" w:noHBand="0" w:noVBand="1"/>
      </w:tblPr>
      <w:tblGrid>
        <w:gridCol w:w="4508"/>
        <w:gridCol w:w="4508"/>
      </w:tblGrid>
      <w:tr w:rsidR="000E0ADB" w:rsidRPr="000E0ADB" w14:paraId="4A85C242" w14:textId="77777777" w:rsidTr="000E0ADB">
        <w:trPr>
          <w:trHeight w:val="164"/>
        </w:trPr>
        <w:tc>
          <w:tcPr>
            <w:tcW w:w="4508" w:type="dxa"/>
            <w:shd w:val="clear" w:color="auto" w:fill="F2F2F2" w:themeFill="background1" w:themeFillShade="F2"/>
          </w:tcPr>
          <w:p w14:paraId="3EDDCDC4" w14:textId="77777777" w:rsidR="000E0ADB" w:rsidRPr="000E0ADB" w:rsidRDefault="000E0ADB" w:rsidP="000E0ADB">
            <w:pPr>
              <w:spacing w:after="0"/>
              <w:rPr>
                <w:b/>
              </w:rPr>
            </w:pPr>
            <w:r w:rsidRPr="000E0ADB">
              <w:rPr>
                <w:b/>
              </w:rPr>
              <w:t>Product Code</w:t>
            </w:r>
          </w:p>
        </w:tc>
        <w:tc>
          <w:tcPr>
            <w:tcW w:w="4508" w:type="dxa"/>
            <w:shd w:val="clear" w:color="auto" w:fill="F2F2F2" w:themeFill="background1" w:themeFillShade="F2"/>
          </w:tcPr>
          <w:p w14:paraId="5E2B9F29" w14:textId="77777777" w:rsidR="000E0ADB" w:rsidRPr="000E0ADB" w:rsidRDefault="000E0ADB" w:rsidP="000E0ADB">
            <w:pPr>
              <w:spacing w:after="0"/>
              <w:rPr>
                <w:b/>
              </w:rPr>
            </w:pPr>
            <w:r w:rsidRPr="000E0ADB">
              <w:rPr>
                <w:b/>
              </w:rPr>
              <w:t>Product Description</w:t>
            </w:r>
          </w:p>
        </w:tc>
      </w:tr>
      <w:tr w:rsidR="00CF22F5" w:rsidRPr="000E0ADB" w14:paraId="5F2F15B1" w14:textId="77777777" w:rsidTr="00591973">
        <w:tc>
          <w:tcPr>
            <w:tcW w:w="4508" w:type="dxa"/>
            <w:vAlign w:val="center"/>
          </w:tcPr>
          <w:p w14:paraId="55484AAC" w14:textId="557529B7" w:rsidR="00CF22F5" w:rsidRDefault="00CF22F5" w:rsidP="00CF22F5">
            <w:pPr>
              <w:spacing w:after="0"/>
            </w:pPr>
            <w:r>
              <w:t xml:space="preserve">Manufacturer REF: </w:t>
            </w:r>
            <w:r w:rsidRPr="00A511AE">
              <w:t>R217P72</w:t>
            </w:r>
          </w:p>
          <w:p w14:paraId="087A3A11" w14:textId="7C188F8F" w:rsidR="00CF22F5" w:rsidRPr="000E0ADB" w:rsidRDefault="00CF22F5" w:rsidP="00CF22F5">
            <w:pPr>
              <w:spacing w:after="0"/>
              <w:rPr>
                <w:i/>
              </w:rPr>
            </w:pPr>
            <w:r>
              <w:t>(Part Number: 0111261)</w:t>
            </w:r>
          </w:p>
        </w:tc>
        <w:tc>
          <w:tcPr>
            <w:tcW w:w="4508" w:type="dxa"/>
          </w:tcPr>
          <w:p w14:paraId="54125AB8" w14:textId="71EF7436" w:rsidR="00CF22F5" w:rsidRPr="000E0ADB" w:rsidRDefault="00CF22F5" w:rsidP="00CF22F5">
            <w:pPr>
              <w:spacing w:after="0"/>
            </w:pPr>
            <w:r w:rsidRPr="00A511AE">
              <w:t>MaxO2+AE Oxygen Analyser</w:t>
            </w:r>
          </w:p>
        </w:tc>
      </w:tr>
      <w:tr w:rsidR="00CF22F5" w:rsidRPr="000E0ADB" w14:paraId="7488F4AF" w14:textId="77777777" w:rsidTr="00591973">
        <w:tc>
          <w:tcPr>
            <w:tcW w:w="4508" w:type="dxa"/>
            <w:vAlign w:val="center"/>
          </w:tcPr>
          <w:p w14:paraId="2C6000C4" w14:textId="033457E1" w:rsidR="00CF22F5" w:rsidRPr="000E0ADB" w:rsidRDefault="00CF22F5" w:rsidP="00CF22F5">
            <w:pPr>
              <w:spacing w:after="0"/>
            </w:pPr>
            <w:r>
              <w:t xml:space="preserve">Manufacturer REF: </w:t>
            </w:r>
            <w:r w:rsidRPr="00A511AE">
              <w:t>R125P03-002</w:t>
            </w:r>
            <w:r>
              <w:br/>
              <w:t>(Part Number: 0110429)</w:t>
            </w:r>
          </w:p>
        </w:tc>
        <w:tc>
          <w:tcPr>
            <w:tcW w:w="4508" w:type="dxa"/>
          </w:tcPr>
          <w:p w14:paraId="7A0A3465" w14:textId="516C2FFF" w:rsidR="00CF22F5" w:rsidRPr="000E0ADB" w:rsidRDefault="00CF22F5" w:rsidP="00CF22F5">
            <w:pPr>
              <w:spacing w:after="0"/>
            </w:pPr>
            <w:r w:rsidRPr="00A511AE">
              <w:t>MAX-250E Oxygen Sensor</w:t>
            </w:r>
          </w:p>
        </w:tc>
      </w:tr>
      <w:tr w:rsidR="00CF22F5" w:rsidRPr="000E0ADB" w14:paraId="07E8C1D4" w14:textId="77777777" w:rsidTr="00591973">
        <w:tc>
          <w:tcPr>
            <w:tcW w:w="4508" w:type="dxa"/>
            <w:vAlign w:val="center"/>
          </w:tcPr>
          <w:p w14:paraId="20A694B9" w14:textId="1221396E" w:rsidR="00CF22F5" w:rsidRPr="000E0ADB" w:rsidRDefault="00CF22F5" w:rsidP="00CF22F5">
            <w:pPr>
              <w:spacing w:after="0"/>
            </w:pPr>
            <w:r>
              <w:t xml:space="preserve">Manufacturer REF: </w:t>
            </w:r>
            <w:r w:rsidRPr="00A511AE">
              <w:t>R103P90</w:t>
            </w:r>
            <w:r>
              <w:br/>
              <w:t>(Part Number: 0120112)</w:t>
            </w:r>
          </w:p>
        </w:tc>
        <w:tc>
          <w:tcPr>
            <w:tcW w:w="4508" w:type="dxa"/>
          </w:tcPr>
          <w:p w14:paraId="31A451F4" w14:textId="1C62C915" w:rsidR="00CF22F5" w:rsidRPr="000E0ADB" w:rsidRDefault="00CF22F5" w:rsidP="00CF22F5">
            <w:pPr>
              <w:spacing w:after="0"/>
            </w:pPr>
            <w:r w:rsidRPr="00A511AE">
              <w:t>Perfusion Adapter</w:t>
            </w:r>
          </w:p>
        </w:tc>
      </w:tr>
    </w:tbl>
    <w:p w14:paraId="451FD04A" w14:textId="77777777" w:rsidR="00ED5370" w:rsidRPr="00ED5370" w:rsidRDefault="00ED5370" w:rsidP="007C2248">
      <w:pPr>
        <w:spacing w:after="0"/>
      </w:pPr>
    </w:p>
    <w:p w14:paraId="70868451" w14:textId="1BD0DCEC" w:rsidR="00ED5370" w:rsidRPr="00ED5370" w:rsidRDefault="007C2248" w:rsidP="007C2248">
      <w:pPr>
        <w:pStyle w:val="Heading2"/>
      </w:pPr>
      <w:r>
        <w:t>Appendix 2</w:t>
      </w:r>
    </w:p>
    <w:tbl>
      <w:tblPr>
        <w:tblStyle w:val="TableGrid1"/>
        <w:tblW w:w="9067" w:type="dxa"/>
        <w:tblLook w:val="04A0" w:firstRow="1" w:lastRow="0" w:firstColumn="1" w:lastColumn="0" w:noHBand="0" w:noVBand="1"/>
      </w:tblPr>
      <w:tblGrid>
        <w:gridCol w:w="2266"/>
        <w:gridCol w:w="2267"/>
        <w:gridCol w:w="2267"/>
        <w:gridCol w:w="2267"/>
      </w:tblGrid>
      <w:tr w:rsidR="007C2248" w:rsidRPr="000E0ADB" w14:paraId="525BB8A1" w14:textId="77777777" w:rsidTr="007C2248">
        <w:trPr>
          <w:trHeight w:val="164"/>
        </w:trPr>
        <w:tc>
          <w:tcPr>
            <w:tcW w:w="9067" w:type="dxa"/>
            <w:gridSpan w:val="4"/>
            <w:shd w:val="clear" w:color="auto" w:fill="F2F2F2" w:themeFill="background1" w:themeFillShade="F2"/>
          </w:tcPr>
          <w:p w14:paraId="543675C2" w14:textId="3471B7C9" w:rsidR="007C2248" w:rsidRPr="000E0ADB" w:rsidRDefault="007C2248" w:rsidP="00A80948">
            <w:pPr>
              <w:spacing w:after="0"/>
              <w:rPr>
                <w:b/>
              </w:rPr>
            </w:pPr>
            <w:r>
              <w:rPr>
                <w:b/>
              </w:rPr>
              <w:t>Distribution Countries</w:t>
            </w:r>
            <w:r w:rsidRPr="000E0ADB">
              <w:rPr>
                <w:i/>
              </w:rPr>
              <w:t>&lt;</w:t>
            </w:r>
            <w:r>
              <w:rPr>
                <w:i/>
              </w:rPr>
              <w:t xml:space="preserve">Please provide a list of countries that Chalice can distribute products into </w:t>
            </w:r>
            <w:r w:rsidRPr="000E0ADB">
              <w:rPr>
                <w:i/>
              </w:rPr>
              <w:t>&gt;</w:t>
            </w:r>
          </w:p>
        </w:tc>
      </w:tr>
      <w:tr w:rsidR="007C2248" w:rsidRPr="000E0ADB" w14:paraId="3CE4CC15" w14:textId="77777777" w:rsidTr="0017594A">
        <w:tc>
          <w:tcPr>
            <w:tcW w:w="2266" w:type="dxa"/>
          </w:tcPr>
          <w:p w14:paraId="2A5F54D8" w14:textId="77777777" w:rsidR="007C2248" w:rsidRPr="000E0ADB" w:rsidRDefault="007C2248" w:rsidP="00A80948">
            <w:pPr>
              <w:spacing w:after="0"/>
              <w:rPr>
                <w:i/>
              </w:rPr>
            </w:pPr>
          </w:p>
        </w:tc>
        <w:tc>
          <w:tcPr>
            <w:tcW w:w="2267" w:type="dxa"/>
          </w:tcPr>
          <w:p w14:paraId="2646B7AA" w14:textId="77777777" w:rsidR="007C2248" w:rsidRPr="000E0ADB" w:rsidRDefault="007C2248" w:rsidP="00A80948">
            <w:pPr>
              <w:spacing w:after="0"/>
              <w:rPr>
                <w:i/>
              </w:rPr>
            </w:pPr>
          </w:p>
        </w:tc>
        <w:tc>
          <w:tcPr>
            <w:tcW w:w="2267" w:type="dxa"/>
          </w:tcPr>
          <w:p w14:paraId="0200BC65" w14:textId="77777777" w:rsidR="007C2248" w:rsidRPr="000E0ADB" w:rsidRDefault="007C2248" w:rsidP="00A80948">
            <w:pPr>
              <w:spacing w:after="0"/>
              <w:rPr>
                <w:i/>
              </w:rPr>
            </w:pPr>
          </w:p>
        </w:tc>
        <w:tc>
          <w:tcPr>
            <w:tcW w:w="2267" w:type="dxa"/>
          </w:tcPr>
          <w:p w14:paraId="23C6D853" w14:textId="41B3D0D5" w:rsidR="007C2248" w:rsidRPr="000E0ADB" w:rsidRDefault="007C2248" w:rsidP="00A80948">
            <w:pPr>
              <w:spacing w:after="0"/>
              <w:rPr>
                <w:i/>
              </w:rPr>
            </w:pPr>
          </w:p>
        </w:tc>
      </w:tr>
      <w:tr w:rsidR="007C2248" w:rsidRPr="000E0ADB" w14:paraId="67EF4549" w14:textId="77777777" w:rsidTr="00434684">
        <w:tc>
          <w:tcPr>
            <w:tcW w:w="2266" w:type="dxa"/>
          </w:tcPr>
          <w:p w14:paraId="58A507FF" w14:textId="77777777" w:rsidR="007C2248" w:rsidRPr="000E0ADB" w:rsidRDefault="007C2248" w:rsidP="00A80948">
            <w:pPr>
              <w:spacing w:after="0"/>
            </w:pPr>
          </w:p>
        </w:tc>
        <w:tc>
          <w:tcPr>
            <w:tcW w:w="2267" w:type="dxa"/>
          </w:tcPr>
          <w:p w14:paraId="4E30A07F" w14:textId="77777777" w:rsidR="007C2248" w:rsidRPr="000E0ADB" w:rsidRDefault="007C2248" w:rsidP="00A80948">
            <w:pPr>
              <w:spacing w:after="0"/>
            </w:pPr>
          </w:p>
        </w:tc>
        <w:tc>
          <w:tcPr>
            <w:tcW w:w="2267" w:type="dxa"/>
          </w:tcPr>
          <w:p w14:paraId="3A8A0054" w14:textId="77777777" w:rsidR="007C2248" w:rsidRPr="000E0ADB" w:rsidRDefault="007C2248" w:rsidP="00A80948">
            <w:pPr>
              <w:spacing w:after="0"/>
            </w:pPr>
          </w:p>
        </w:tc>
        <w:tc>
          <w:tcPr>
            <w:tcW w:w="2267" w:type="dxa"/>
          </w:tcPr>
          <w:p w14:paraId="30760777" w14:textId="087A5895" w:rsidR="007C2248" w:rsidRPr="000E0ADB" w:rsidRDefault="007C2248" w:rsidP="00A80948">
            <w:pPr>
              <w:spacing w:after="0"/>
            </w:pPr>
          </w:p>
        </w:tc>
      </w:tr>
    </w:tbl>
    <w:p w14:paraId="40B7113A" w14:textId="77777777" w:rsidR="00F904DD" w:rsidRPr="00ED5370" w:rsidRDefault="00F904DD" w:rsidP="00ED5370"/>
    <w:sectPr w:rsidR="00F904DD" w:rsidRPr="00ED5370" w:rsidSect="005C21BE">
      <w:headerReference w:type="default" r:id="rId10"/>
      <w:footerReference w:type="default" r:id="rId11"/>
      <w:pgSz w:w="11906" w:h="16838"/>
      <w:pgMar w:top="2410" w:right="1440" w:bottom="1276" w:left="1440" w:header="708" w:footer="1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7B37" w14:textId="77777777" w:rsidR="00CE64F6" w:rsidRDefault="00CE64F6" w:rsidP="00F904DD">
      <w:r>
        <w:separator/>
      </w:r>
    </w:p>
  </w:endnote>
  <w:endnote w:type="continuationSeparator" w:id="0">
    <w:p w14:paraId="70DB8D06" w14:textId="77777777" w:rsidR="00CE64F6" w:rsidRDefault="00CE64F6" w:rsidP="00F90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5745852"/>
      <w:docPartObj>
        <w:docPartGallery w:val="Page Numbers (Bottom of Page)"/>
        <w:docPartUnique/>
      </w:docPartObj>
    </w:sdtPr>
    <w:sdtEndPr>
      <w:rPr>
        <w:noProof/>
      </w:rPr>
    </w:sdtEndPr>
    <w:sdtContent>
      <w:p w14:paraId="51A2CFF2" w14:textId="7EEBF173" w:rsidR="007E18DD" w:rsidRDefault="00F904DD" w:rsidP="00ED5370">
        <w:pPr>
          <w:pStyle w:val="Footer"/>
          <w:rPr>
            <w:noProof/>
            <w:sz w:val="20"/>
          </w:rPr>
        </w:pPr>
        <w:r>
          <w:rPr>
            <w:sz w:val="20"/>
          </w:rPr>
          <w:t xml:space="preserve">Ref: </w:t>
        </w:r>
        <w:r w:rsidR="00ED5370">
          <w:rPr>
            <w:sz w:val="20"/>
          </w:rPr>
          <w:t>SAG</w:t>
        </w:r>
        <w:r>
          <w:rPr>
            <w:sz w:val="20"/>
          </w:rPr>
          <w:t xml:space="preserve">                    </w:t>
        </w:r>
        <w:r w:rsidR="007E18DD" w:rsidRPr="00F904DD">
          <w:rPr>
            <w:sz w:val="20"/>
          </w:rPr>
          <w:t xml:space="preserve">Date </w:t>
        </w:r>
        <w:r w:rsidR="00146346" w:rsidRPr="00F904DD">
          <w:rPr>
            <w:sz w:val="20"/>
          </w:rPr>
          <w:t>of</w:t>
        </w:r>
        <w:r w:rsidR="007E18DD" w:rsidRPr="00F904DD">
          <w:rPr>
            <w:sz w:val="20"/>
          </w:rPr>
          <w:t xml:space="preserve"> Issue: </w:t>
        </w:r>
        <w:r w:rsidR="00EC6AAF">
          <w:rPr>
            <w:sz w:val="20"/>
          </w:rPr>
          <w:t>1</w:t>
        </w:r>
        <w:r w:rsidR="00EC0ED5">
          <w:rPr>
            <w:sz w:val="20"/>
          </w:rPr>
          <w:t>0</w:t>
        </w:r>
        <w:r w:rsidR="00A67EC8">
          <w:rPr>
            <w:sz w:val="20"/>
          </w:rPr>
          <w:t>/</w:t>
        </w:r>
        <w:r w:rsidR="00462F35">
          <w:rPr>
            <w:sz w:val="20"/>
          </w:rPr>
          <w:t>12</w:t>
        </w:r>
        <w:r w:rsidR="00A67EC8">
          <w:rPr>
            <w:sz w:val="20"/>
          </w:rPr>
          <w:t>/20</w:t>
        </w:r>
        <w:r w:rsidR="00EC6AAF">
          <w:rPr>
            <w:sz w:val="20"/>
          </w:rPr>
          <w:t>2</w:t>
        </w:r>
        <w:r w:rsidR="00462F35">
          <w:rPr>
            <w:sz w:val="20"/>
          </w:rPr>
          <w:t>4</w:t>
        </w:r>
        <w:r>
          <w:rPr>
            <w:sz w:val="20"/>
          </w:rPr>
          <w:t xml:space="preserve">                    </w:t>
        </w:r>
        <w:r w:rsidR="007E18DD" w:rsidRPr="00F904DD">
          <w:rPr>
            <w:sz w:val="20"/>
          </w:rPr>
          <w:t xml:space="preserve">Revision: </w:t>
        </w:r>
        <w:r w:rsidR="00462F35">
          <w:rPr>
            <w:sz w:val="20"/>
          </w:rPr>
          <w:t>5</w:t>
        </w:r>
        <w:r>
          <w:rPr>
            <w:sz w:val="20"/>
          </w:rPr>
          <w:t xml:space="preserve">                     </w:t>
        </w:r>
        <w:r w:rsidR="007E18DD" w:rsidRPr="00F904DD">
          <w:rPr>
            <w:sz w:val="20"/>
          </w:rPr>
          <w:t xml:space="preserve">Page: </w:t>
        </w:r>
        <w:r w:rsidR="007E18DD" w:rsidRPr="00F904DD">
          <w:rPr>
            <w:sz w:val="20"/>
          </w:rPr>
          <w:fldChar w:fldCharType="begin"/>
        </w:r>
        <w:r w:rsidR="007E18DD" w:rsidRPr="00F904DD">
          <w:rPr>
            <w:sz w:val="20"/>
          </w:rPr>
          <w:instrText xml:space="preserve"> PAGE   \* MERGEFORMAT </w:instrText>
        </w:r>
        <w:r w:rsidR="007E18DD" w:rsidRPr="00F904DD">
          <w:rPr>
            <w:sz w:val="20"/>
          </w:rPr>
          <w:fldChar w:fldCharType="separate"/>
        </w:r>
        <w:r w:rsidR="00A8637E">
          <w:rPr>
            <w:noProof/>
            <w:sz w:val="20"/>
          </w:rPr>
          <w:t>6</w:t>
        </w:r>
        <w:r w:rsidR="007E18DD" w:rsidRPr="00F904DD">
          <w:rPr>
            <w:noProof/>
            <w:sz w:val="20"/>
          </w:rPr>
          <w:fldChar w:fldCharType="end"/>
        </w:r>
      </w:p>
      <w:p w14:paraId="6E1068A7" w14:textId="77777777" w:rsidR="007E18DD" w:rsidRPr="007E7BFE" w:rsidRDefault="00ED5370" w:rsidP="00F904DD">
        <w:pPr>
          <w:pStyle w:val="Footer"/>
        </w:pPr>
        <w:r w:rsidRPr="00ED5370">
          <w:rPr>
            <w:sz w:val="20"/>
          </w:rPr>
          <w:t>Phone: +44 (0) 1909 470777</w:t>
        </w:r>
        <w:r w:rsidRPr="00ED5370">
          <w:rPr>
            <w:sz w:val="20"/>
          </w:rPr>
          <w:tab/>
        </w:r>
        <w:r>
          <w:rPr>
            <w:sz w:val="20"/>
          </w:rPr>
          <w:t xml:space="preserve">                                                     </w:t>
        </w:r>
        <w:r w:rsidRPr="00ED5370">
          <w:rPr>
            <w:sz w:val="20"/>
          </w:rPr>
          <w:t>Email: quality@chalicemedical.com</w:t>
        </w:r>
        <w:r w:rsidR="007E18DD">
          <w:tab/>
        </w:r>
      </w:p>
    </w:sdtContent>
  </w:sdt>
  <w:p w14:paraId="068BC489" w14:textId="77777777" w:rsidR="00E305AC" w:rsidRDefault="00E305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E22C1" w14:textId="77777777" w:rsidR="00CE64F6" w:rsidRDefault="00CE64F6" w:rsidP="00F904DD">
      <w:r>
        <w:separator/>
      </w:r>
    </w:p>
  </w:footnote>
  <w:footnote w:type="continuationSeparator" w:id="0">
    <w:p w14:paraId="06C5F70D" w14:textId="77777777" w:rsidR="00CE64F6" w:rsidRDefault="00CE64F6" w:rsidP="00F90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951" w:type="dxa"/>
      <w:tblInd w:w="-709" w:type="dxa"/>
      <w:tblBorders>
        <w:top w:val="single" w:sz="2" w:space="0" w:color="auto"/>
        <w:bottom w:val="single" w:sz="2" w:space="0" w:color="auto"/>
        <w:insideH w:val="single" w:sz="2" w:space="0" w:color="auto"/>
        <w:insideV w:val="single" w:sz="2" w:space="0" w:color="auto"/>
      </w:tblBorders>
      <w:tblLayout w:type="fixed"/>
      <w:tblLook w:val="0000" w:firstRow="0" w:lastRow="0" w:firstColumn="0" w:lastColumn="0" w:noHBand="0" w:noVBand="0"/>
    </w:tblPr>
    <w:tblGrid>
      <w:gridCol w:w="5951"/>
    </w:tblGrid>
    <w:tr w:rsidR="007E18DD" w14:paraId="59084BED" w14:textId="77777777" w:rsidTr="00CB2A3F">
      <w:trPr>
        <w:trHeight w:val="415"/>
      </w:trPr>
      <w:tc>
        <w:tcPr>
          <w:tcW w:w="5951" w:type="dxa"/>
          <w:shd w:val="clear" w:color="auto" w:fill="F2F2F2" w:themeFill="background1" w:themeFillShade="F2"/>
          <w:vAlign w:val="center"/>
        </w:tcPr>
        <w:p w14:paraId="5F299364" w14:textId="77777777" w:rsidR="007E18DD" w:rsidRPr="00F904DD" w:rsidRDefault="007E18DD" w:rsidP="00CB2A3F">
          <w:pPr>
            <w:pStyle w:val="Header"/>
            <w:rPr>
              <w:rFonts w:ascii="Arial Black" w:hAnsi="Arial Black"/>
              <w:sz w:val="28"/>
            </w:rPr>
          </w:pPr>
          <w:r w:rsidRPr="00F904DD">
            <w:rPr>
              <w:rFonts w:ascii="Arial Black" w:hAnsi="Arial Black"/>
            </w:rPr>
            <w:t>Chalice Medical Ltd</w:t>
          </w:r>
          <w:r w:rsidRPr="00F904DD">
            <w:rPr>
              <w:rFonts w:ascii="Arial Black" w:hAnsi="Arial Black"/>
              <w:sz w:val="28"/>
            </w:rPr>
            <w:t>.</w:t>
          </w:r>
        </w:p>
      </w:tc>
    </w:tr>
    <w:tr w:rsidR="007E18DD" w14:paraId="28B9CF19" w14:textId="77777777" w:rsidTr="00CB2A3F">
      <w:trPr>
        <w:trHeight w:val="563"/>
      </w:trPr>
      <w:tc>
        <w:tcPr>
          <w:tcW w:w="5951" w:type="dxa"/>
          <w:shd w:val="clear" w:color="auto" w:fill="F2F2F2" w:themeFill="background1" w:themeFillShade="F2"/>
          <w:vAlign w:val="center"/>
        </w:tcPr>
        <w:p w14:paraId="2E55B2D1" w14:textId="635660C8" w:rsidR="007E18DD" w:rsidRPr="00F904DD" w:rsidRDefault="00ED5370" w:rsidP="00F904DD">
          <w:pPr>
            <w:pStyle w:val="Header"/>
            <w:rPr>
              <w:rFonts w:ascii="Arial Black" w:hAnsi="Arial Black"/>
            </w:rPr>
          </w:pPr>
          <w:r>
            <w:rPr>
              <w:rFonts w:ascii="Arial Black" w:hAnsi="Arial Black"/>
            </w:rPr>
            <w:t xml:space="preserve">Supplier Quality Agreement </w:t>
          </w:r>
          <w:r w:rsidR="00CF22F5">
            <w:rPr>
              <w:rFonts w:ascii="Arial Black" w:hAnsi="Arial Black"/>
            </w:rPr>
            <w:t>–</w:t>
          </w:r>
          <w:r>
            <w:rPr>
              <w:rFonts w:ascii="Arial Black" w:hAnsi="Arial Black"/>
            </w:rPr>
            <w:t xml:space="preserve"> </w:t>
          </w:r>
          <w:r w:rsidR="00CF22F5">
            <w:rPr>
              <w:rFonts w:ascii="Arial Black" w:hAnsi="Arial Black"/>
            </w:rPr>
            <w:t>Viamed Ltd.</w:t>
          </w:r>
        </w:p>
      </w:tc>
    </w:tr>
  </w:tbl>
  <w:p w14:paraId="7B4ABD62" w14:textId="4B453C22" w:rsidR="007E18DD" w:rsidRDefault="007E18DD" w:rsidP="00F904DD">
    <w:pPr>
      <w:pStyle w:val="Header"/>
    </w:pPr>
    <w:r>
      <w:rPr>
        <w:noProof/>
        <w:lang w:eastAsia="en-GB"/>
      </w:rPr>
      <w:drawing>
        <wp:anchor distT="0" distB="0" distL="114300" distR="114300" simplePos="0" relativeHeight="251657216" behindDoc="1" locked="0" layoutInCell="1" allowOverlap="1" wp14:anchorId="4D76ABDD" wp14:editId="5CAC231C">
          <wp:simplePos x="0" y="0"/>
          <wp:positionH relativeFrom="column">
            <wp:posOffset>4572000</wp:posOffset>
          </wp:positionH>
          <wp:positionV relativeFrom="paragraph">
            <wp:posOffset>-622935</wp:posOffset>
          </wp:positionV>
          <wp:extent cx="1729105" cy="476885"/>
          <wp:effectExtent l="0" t="0" r="4445" b="0"/>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halice colour-straplin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29105" cy="476885"/>
                  </a:xfrm>
                  <a:prstGeom prst="rect">
                    <a:avLst/>
                  </a:prstGeom>
                </pic:spPr>
              </pic:pic>
            </a:graphicData>
          </a:graphic>
          <wp14:sizeRelH relativeFrom="margin">
            <wp14:pctWidth>0</wp14:pctWidth>
          </wp14:sizeRelH>
          <wp14:sizeRelV relativeFrom="margin">
            <wp14:pctHeight>0</wp14:pctHeight>
          </wp14:sizeRelV>
        </wp:anchor>
      </w:drawing>
    </w:r>
    <w:r>
      <w:tab/>
    </w:r>
  </w:p>
  <w:p w14:paraId="7D50477E" w14:textId="77777777" w:rsidR="007E18DD" w:rsidRDefault="007E18DD" w:rsidP="00F904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704B4F"/>
    <w:multiLevelType w:val="hybridMultilevel"/>
    <w:tmpl w:val="69D8048A"/>
    <w:lvl w:ilvl="0" w:tplc="08090001">
      <w:start w:val="1"/>
      <w:numFmt w:val="bullet"/>
      <w:lvlText w:val=""/>
      <w:lvlJc w:val="left"/>
      <w:pPr>
        <w:ind w:left="29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5B26838"/>
    <w:multiLevelType w:val="hybridMultilevel"/>
    <w:tmpl w:val="10E80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BB3E75"/>
    <w:multiLevelType w:val="hybridMultilevel"/>
    <w:tmpl w:val="81CCE9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396BAD"/>
    <w:multiLevelType w:val="hybridMultilevel"/>
    <w:tmpl w:val="F1143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AF3D25"/>
    <w:multiLevelType w:val="multilevel"/>
    <w:tmpl w:val="A1E42BC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3701608"/>
    <w:multiLevelType w:val="hybridMultilevel"/>
    <w:tmpl w:val="58307A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5D868F2"/>
    <w:multiLevelType w:val="hybridMultilevel"/>
    <w:tmpl w:val="AA145E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EA04EB"/>
    <w:multiLevelType w:val="hybridMultilevel"/>
    <w:tmpl w:val="F592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B306A5"/>
    <w:multiLevelType w:val="hybridMultilevel"/>
    <w:tmpl w:val="821CF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FB17CC9"/>
    <w:multiLevelType w:val="hybridMultilevel"/>
    <w:tmpl w:val="5B765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AF37E5"/>
    <w:multiLevelType w:val="hybridMultilevel"/>
    <w:tmpl w:val="DEB084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12D5509"/>
    <w:multiLevelType w:val="hybridMultilevel"/>
    <w:tmpl w:val="62C6A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BE73B0C"/>
    <w:multiLevelType w:val="hybridMultilevel"/>
    <w:tmpl w:val="87F06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FB41D17"/>
    <w:multiLevelType w:val="hybridMultilevel"/>
    <w:tmpl w:val="7F80D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55715397">
    <w:abstractNumId w:val="4"/>
  </w:num>
  <w:num w:numId="2" w16cid:durableId="1823349576">
    <w:abstractNumId w:val="10"/>
  </w:num>
  <w:num w:numId="3" w16cid:durableId="1311594584">
    <w:abstractNumId w:val="1"/>
  </w:num>
  <w:num w:numId="4" w16cid:durableId="2147040639">
    <w:abstractNumId w:val="11"/>
  </w:num>
  <w:num w:numId="5" w16cid:durableId="929629811">
    <w:abstractNumId w:val="7"/>
  </w:num>
  <w:num w:numId="6" w16cid:durableId="1132135884">
    <w:abstractNumId w:val="12"/>
  </w:num>
  <w:num w:numId="7" w16cid:durableId="298071147">
    <w:abstractNumId w:val="8"/>
  </w:num>
  <w:num w:numId="8" w16cid:durableId="407580138">
    <w:abstractNumId w:val="9"/>
  </w:num>
  <w:num w:numId="9" w16cid:durableId="1335835848">
    <w:abstractNumId w:val="5"/>
  </w:num>
  <w:num w:numId="10" w16cid:durableId="189028410">
    <w:abstractNumId w:val="3"/>
  </w:num>
  <w:num w:numId="11" w16cid:durableId="1143740360">
    <w:abstractNumId w:val="13"/>
  </w:num>
  <w:num w:numId="12" w16cid:durableId="1897275119">
    <w:abstractNumId w:val="6"/>
  </w:num>
  <w:num w:numId="13" w16cid:durableId="634991906">
    <w:abstractNumId w:val="2"/>
  </w:num>
  <w:num w:numId="14" w16cid:durableId="1153523288">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5370"/>
    <w:rsid w:val="0000258A"/>
    <w:rsid w:val="00010727"/>
    <w:rsid w:val="000207EC"/>
    <w:rsid w:val="00027716"/>
    <w:rsid w:val="000371F0"/>
    <w:rsid w:val="00043EBD"/>
    <w:rsid w:val="00052CF0"/>
    <w:rsid w:val="00056639"/>
    <w:rsid w:val="00080FE5"/>
    <w:rsid w:val="00084FB5"/>
    <w:rsid w:val="000852F9"/>
    <w:rsid w:val="0008703C"/>
    <w:rsid w:val="0009566E"/>
    <w:rsid w:val="00095A29"/>
    <w:rsid w:val="000B3D4F"/>
    <w:rsid w:val="000C09D5"/>
    <w:rsid w:val="000C14D0"/>
    <w:rsid w:val="000C247A"/>
    <w:rsid w:val="000C6E4A"/>
    <w:rsid w:val="000D0A1D"/>
    <w:rsid w:val="000D79CF"/>
    <w:rsid w:val="000E0ADB"/>
    <w:rsid w:val="00107D3F"/>
    <w:rsid w:val="001116A0"/>
    <w:rsid w:val="001250EB"/>
    <w:rsid w:val="0013053E"/>
    <w:rsid w:val="00136291"/>
    <w:rsid w:val="00146346"/>
    <w:rsid w:val="001702DF"/>
    <w:rsid w:val="00171132"/>
    <w:rsid w:val="00182983"/>
    <w:rsid w:val="00184FC1"/>
    <w:rsid w:val="00192D82"/>
    <w:rsid w:val="001A3C0E"/>
    <w:rsid w:val="001C2785"/>
    <w:rsid w:val="001D17D7"/>
    <w:rsid w:val="001D1F2E"/>
    <w:rsid w:val="001D54CD"/>
    <w:rsid w:val="001D6F7A"/>
    <w:rsid w:val="001E4AAA"/>
    <w:rsid w:val="001E4DDD"/>
    <w:rsid w:val="001E51C8"/>
    <w:rsid w:val="001F25C9"/>
    <w:rsid w:val="001F2FD4"/>
    <w:rsid w:val="001F41B1"/>
    <w:rsid w:val="00203DD4"/>
    <w:rsid w:val="0020502D"/>
    <w:rsid w:val="002068DC"/>
    <w:rsid w:val="0021139A"/>
    <w:rsid w:val="00213F28"/>
    <w:rsid w:val="002272A0"/>
    <w:rsid w:val="0023572A"/>
    <w:rsid w:val="002521A5"/>
    <w:rsid w:val="00263874"/>
    <w:rsid w:val="00267037"/>
    <w:rsid w:val="00280681"/>
    <w:rsid w:val="00281383"/>
    <w:rsid w:val="002825B5"/>
    <w:rsid w:val="00295268"/>
    <w:rsid w:val="002A5A7B"/>
    <w:rsid w:val="002B2FA4"/>
    <w:rsid w:val="002B36EA"/>
    <w:rsid w:val="002C032B"/>
    <w:rsid w:val="002C256C"/>
    <w:rsid w:val="002C7BEA"/>
    <w:rsid w:val="002C7C12"/>
    <w:rsid w:val="002D12D9"/>
    <w:rsid w:val="002D6957"/>
    <w:rsid w:val="002E3761"/>
    <w:rsid w:val="002E505E"/>
    <w:rsid w:val="002F0FAB"/>
    <w:rsid w:val="002F1938"/>
    <w:rsid w:val="002F590E"/>
    <w:rsid w:val="003110DB"/>
    <w:rsid w:val="0031353F"/>
    <w:rsid w:val="00343FCF"/>
    <w:rsid w:val="003541F7"/>
    <w:rsid w:val="00360862"/>
    <w:rsid w:val="003800F9"/>
    <w:rsid w:val="003823F7"/>
    <w:rsid w:val="00390F64"/>
    <w:rsid w:val="003B0028"/>
    <w:rsid w:val="003C5D2C"/>
    <w:rsid w:val="003D2181"/>
    <w:rsid w:val="003E4F2B"/>
    <w:rsid w:val="003F437A"/>
    <w:rsid w:val="003F6F3C"/>
    <w:rsid w:val="004122BC"/>
    <w:rsid w:val="0042157E"/>
    <w:rsid w:val="00427138"/>
    <w:rsid w:val="00427512"/>
    <w:rsid w:val="00445FE9"/>
    <w:rsid w:val="004519E1"/>
    <w:rsid w:val="00460EAE"/>
    <w:rsid w:val="004629C0"/>
    <w:rsid w:val="00462F35"/>
    <w:rsid w:val="004645D1"/>
    <w:rsid w:val="004A20BD"/>
    <w:rsid w:val="004A4B84"/>
    <w:rsid w:val="004E49CE"/>
    <w:rsid w:val="004E7BA3"/>
    <w:rsid w:val="0050017F"/>
    <w:rsid w:val="00507352"/>
    <w:rsid w:val="005132E5"/>
    <w:rsid w:val="0052087B"/>
    <w:rsid w:val="005266F3"/>
    <w:rsid w:val="005543CF"/>
    <w:rsid w:val="0057105B"/>
    <w:rsid w:val="0057352F"/>
    <w:rsid w:val="0058794F"/>
    <w:rsid w:val="005A68C0"/>
    <w:rsid w:val="005C0C06"/>
    <w:rsid w:val="005C21BE"/>
    <w:rsid w:val="005C4F6A"/>
    <w:rsid w:val="005C7647"/>
    <w:rsid w:val="005D07F5"/>
    <w:rsid w:val="005D4D5E"/>
    <w:rsid w:val="005D7BF6"/>
    <w:rsid w:val="005E19CB"/>
    <w:rsid w:val="006114F0"/>
    <w:rsid w:val="00643C23"/>
    <w:rsid w:val="0065239B"/>
    <w:rsid w:val="00664464"/>
    <w:rsid w:val="00666702"/>
    <w:rsid w:val="00682BAD"/>
    <w:rsid w:val="006842B4"/>
    <w:rsid w:val="006876A6"/>
    <w:rsid w:val="0069434F"/>
    <w:rsid w:val="00695937"/>
    <w:rsid w:val="006C215C"/>
    <w:rsid w:val="006C7D02"/>
    <w:rsid w:val="006D4D86"/>
    <w:rsid w:val="006D672B"/>
    <w:rsid w:val="006E0168"/>
    <w:rsid w:val="006E1F19"/>
    <w:rsid w:val="0070787E"/>
    <w:rsid w:val="0071375D"/>
    <w:rsid w:val="00724421"/>
    <w:rsid w:val="00752A6D"/>
    <w:rsid w:val="007563E0"/>
    <w:rsid w:val="00762BEC"/>
    <w:rsid w:val="00763576"/>
    <w:rsid w:val="00763A7C"/>
    <w:rsid w:val="00765AB3"/>
    <w:rsid w:val="007876A9"/>
    <w:rsid w:val="00796094"/>
    <w:rsid w:val="007A451A"/>
    <w:rsid w:val="007C2248"/>
    <w:rsid w:val="007D1B30"/>
    <w:rsid w:val="007E18DD"/>
    <w:rsid w:val="007E7BFE"/>
    <w:rsid w:val="007F49D5"/>
    <w:rsid w:val="008021AC"/>
    <w:rsid w:val="00843A58"/>
    <w:rsid w:val="00851BEE"/>
    <w:rsid w:val="0086176F"/>
    <w:rsid w:val="00862945"/>
    <w:rsid w:val="008645A0"/>
    <w:rsid w:val="00874EA8"/>
    <w:rsid w:val="00875B9E"/>
    <w:rsid w:val="008822E1"/>
    <w:rsid w:val="008909A9"/>
    <w:rsid w:val="00896308"/>
    <w:rsid w:val="008B1AB5"/>
    <w:rsid w:val="008C204B"/>
    <w:rsid w:val="008D37E0"/>
    <w:rsid w:val="008D4587"/>
    <w:rsid w:val="008F1228"/>
    <w:rsid w:val="008F3BC1"/>
    <w:rsid w:val="00904C6F"/>
    <w:rsid w:val="00910408"/>
    <w:rsid w:val="009140BC"/>
    <w:rsid w:val="00916B39"/>
    <w:rsid w:val="00922BDB"/>
    <w:rsid w:val="009319C5"/>
    <w:rsid w:val="00933EA7"/>
    <w:rsid w:val="0093688F"/>
    <w:rsid w:val="009609D9"/>
    <w:rsid w:val="009632B3"/>
    <w:rsid w:val="00984D74"/>
    <w:rsid w:val="00991B2F"/>
    <w:rsid w:val="009B009F"/>
    <w:rsid w:val="009B12B2"/>
    <w:rsid w:val="009C40B3"/>
    <w:rsid w:val="009D05F2"/>
    <w:rsid w:val="009D18EE"/>
    <w:rsid w:val="009E4808"/>
    <w:rsid w:val="009E5ED0"/>
    <w:rsid w:val="00A02340"/>
    <w:rsid w:val="00A16F1C"/>
    <w:rsid w:val="00A25A6F"/>
    <w:rsid w:val="00A417EE"/>
    <w:rsid w:val="00A54C65"/>
    <w:rsid w:val="00A55E1F"/>
    <w:rsid w:val="00A63425"/>
    <w:rsid w:val="00A67EC8"/>
    <w:rsid w:val="00A761FF"/>
    <w:rsid w:val="00A8637E"/>
    <w:rsid w:val="00A87C69"/>
    <w:rsid w:val="00A90C3D"/>
    <w:rsid w:val="00A932CA"/>
    <w:rsid w:val="00AA359F"/>
    <w:rsid w:val="00AB448D"/>
    <w:rsid w:val="00AC0D38"/>
    <w:rsid w:val="00AF4795"/>
    <w:rsid w:val="00B00C72"/>
    <w:rsid w:val="00B04F4D"/>
    <w:rsid w:val="00B10A01"/>
    <w:rsid w:val="00B11B1B"/>
    <w:rsid w:val="00B21F50"/>
    <w:rsid w:val="00B22164"/>
    <w:rsid w:val="00B2266D"/>
    <w:rsid w:val="00B31566"/>
    <w:rsid w:val="00B51368"/>
    <w:rsid w:val="00B642BF"/>
    <w:rsid w:val="00B70A02"/>
    <w:rsid w:val="00B71D32"/>
    <w:rsid w:val="00B83C68"/>
    <w:rsid w:val="00B84345"/>
    <w:rsid w:val="00B93730"/>
    <w:rsid w:val="00BA3AB5"/>
    <w:rsid w:val="00BC2D3E"/>
    <w:rsid w:val="00BD211C"/>
    <w:rsid w:val="00BE363F"/>
    <w:rsid w:val="00BF1A91"/>
    <w:rsid w:val="00C07AB2"/>
    <w:rsid w:val="00C170D0"/>
    <w:rsid w:val="00C17F75"/>
    <w:rsid w:val="00C17F89"/>
    <w:rsid w:val="00C211A7"/>
    <w:rsid w:val="00C245DA"/>
    <w:rsid w:val="00C30F81"/>
    <w:rsid w:val="00C43372"/>
    <w:rsid w:val="00C66687"/>
    <w:rsid w:val="00C677F5"/>
    <w:rsid w:val="00C70772"/>
    <w:rsid w:val="00C72432"/>
    <w:rsid w:val="00C75954"/>
    <w:rsid w:val="00C76853"/>
    <w:rsid w:val="00C93E77"/>
    <w:rsid w:val="00CA45F2"/>
    <w:rsid w:val="00CB2A3F"/>
    <w:rsid w:val="00CB51E2"/>
    <w:rsid w:val="00CB58D1"/>
    <w:rsid w:val="00CC4755"/>
    <w:rsid w:val="00CD768C"/>
    <w:rsid w:val="00CE64F6"/>
    <w:rsid w:val="00CE7F9D"/>
    <w:rsid w:val="00CF22F5"/>
    <w:rsid w:val="00D03D48"/>
    <w:rsid w:val="00D06C93"/>
    <w:rsid w:val="00D14815"/>
    <w:rsid w:val="00D14E97"/>
    <w:rsid w:val="00D24014"/>
    <w:rsid w:val="00D25E92"/>
    <w:rsid w:val="00D26EED"/>
    <w:rsid w:val="00D30834"/>
    <w:rsid w:val="00D3567D"/>
    <w:rsid w:val="00D44B46"/>
    <w:rsid w:val="00D524FC"/>
    <w:rsid w:val="00D532F9"/>
    <w:rsid w:val="00D5752D"/>
    <w:rsid w:val="00D6010C"/>
    <w:rsid w:val="00D6103B"/>
    <w:rsid w:val="00D97DA9"/>
    <w:rsid w:val="00DB055E"/>
    <w:rsid w:val="00DB1DAC"/>
    <w:rsid w:val="00DB46B2"/>
    <w:rsid w:val="00DC16E8"/>
    <w:rsid w:val="00DC21BD"/>
    <w:rsid w:val="00DC2D3E"/>
    <w:rsid w:val="00DF02BC"/>
    <w:rsid w:val="00DF1379"/>
    <w:rsid w:val="00E13934"/>
    <w:rsid w:val="00E25AD1"/>
    <w:rsid w:val="00E305AC"/>
    <w:rsid w:val="00E3595B"/>
    <w:rsid w:val="00E51AB2"/>
    <w:rsid w:val="00E52855"/>
    <w:rsid w:val="00E539EB"/>
    <w:rsid w:val="00E61B19"/>
    <w:rsid w:val="00E70350"/>
    <w:rsid w:val="00E77D1B"/>
    <w:rsid w:val="00E904C2"/>
    <w:rsid w:val="00E91B70"/>
    <w:rsid w:val="00E95D78"/>
    <w:rsid w:val="00EB6AE7"/>
    <w:rsid w:val="00EC0ED5"/>
    <w:rsid w:val="00EC6AAF"/>
    <w:rsid w:val="00ED5370"/>
    <w:rsid w:val="00EE2DDC"/>
    <w:rsid w:val="00EE4BD1"/>
    <w:rsid w:val="00EF47A1"/>
    <w:rsid w:val="00F034ED"/>
    <w:rsid w:val="00F11F16"/>
    <w:rsid w:val="00F1479E"/>
    <w:rsid w:val="00F17E2A"/>
    <w:rsid w:val="00F34067"/>
    <w:rsid w:val="00F346F9"/>
    <w:rsid w:val="00F377F2"/>
    <w:rsid w:val="00F43AFF"/>
    <w:rsid w:val="00F47910"/>
    <w:rsid w:val="00F5239A"/>
    <w:rsid w:val="00F54B9E"/>
    <w:rsid w:val="00F55368"/>
    <w:rsid w:val="00F67D85"/>
    <w:rsid w:val="00F81260"/>
    <w:rsid w:val="00F87542"/>
    <w:rsid w:val="00F904DD"/>
    <w:rsid w:val="00F92F77"/>
    <w:rsid w:val="00FA3009"/>
    <w:rsid w:val="00FA4C2A"/>
    <w:rsid w:val="00FB4C5D"/>
    <w:rsid w:val="00FC2AB7"/>
    <w:rsid w:val="00FC3492"/>
    <w:rsid w:val="00FC3F06"/>
    <w:rsid w:val="00FD1E09"/>
    <w:rsid w:val="00FD7756"/>
    <w:rsid w:val="00FE1D4C"/>
    <w:rsid w:val="00FF4A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E78381"/>
  <w15:docId w15:val="{668D9E64-C309-4E29-ACDA-F3A442D3C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04DD"/>
    <w:pPr>
      <w:spacing w:after="300" w:line="300" w:lineRule="exact"/>
    </w:pPr>
    <w:rPr>
      <w:rFonts w:ascii="Century Gothic" w:hAnsi="Century Gothic"/>
    </w:rPr>
  </w:style>
  <w:style w:type="paragraph" w:styleId="Heading1">
    <w:name w:val="heading 1"/>
    <w:basedOn w:val="Normal"/>
    <w:next w:val="Normal"/>
    <w:link w:val="Heading1Char"/>
    <w:qFormat/>
    <w:rsid w:val="00763A7C"/>
    <w:pPr>
      <w:keepNext/>
      <w:keepLines/>
      <w:numPr>
        <w:numId w:val="1"/>
      </w:numPr>
      <w:spacing w:after="0" w:line="600" w:lineRule="exact"/>
      <w:ind w:left="0" w:hanging="567"/>
      <w:outlineLvl w:val="0"/>
    </w:pPr>
    <w:rPr>
      <w:rFonts w:ascii="Arial Black" w:eastAsiaTheme="majorEastAsia" w:hAnsi="Arial Black" w:cstheme="majorBidi"/>
      <w:b/>
      <w:caps/>
      <w:color w:val="000000" w:themeColor="text1"/>
      <w:sz w:val="40"/>
      <w:szCs w:val="32"/>
      <w:u w:val="single"/>
      <w:lang w:val="en-US"/>
    </w:rPr>
  </w:style>
  <w:style w:type="paragraph" w:styleId="Heading2">
    <w:name w:val="heading 2"/>
    <w:basedOn w:val="Normal"/>
    <w:next w:val="Normal"/>
    <w:link w:val="Heading2Char"/>
    <w:unhideWhenUsed/>
    <w:qFormat/>
    <w:rsid w:val="00763A7C"/>
    <w:pPr>
      <w:keepNext/>
      <w:keepLines/>
      <w:numPr>
        <w:ilvl w:val="1"/>
        <w:numId w:val="1"/>
      </w:numPr>
      <w:spacing w:after="100" w:afterAutospacing="1" w:line="400" w:lineRule="exact"/>
      <w:ind w:left="0" w:hanging="851"/>
      <w:outlineLvl w:val="1"/>
    </w:pPr>
    <w:rPr>
      <w:rFonts w:ascii="Arial Black" w:eastAsiaTheme="majorEastAsia" w:hAnsi="Arial Black" w:cstheme="majorBidi"/>
      <w:color w:val="000000" w:themeColor="text1"/>
      <w:sz w:val="32"/>
      <w:szCs w:val="26"/>
      <w:u w:val="single"/>
    </w:rPr>
  </w:style>
  <w:style w:type="paragraph" w:styleId="Heading3">
    <w:name w:val="heading 3"/>
    <w:basedOn w:val="Normal"/>
    <w:next w:val="Normal"/>
    <w:link w:val="Heading3Char"/>
    <w:unhideWhenUsed/>
    <w:qFormat/>
    <w:rsid w:val="00F904DD"/>
    <w:pPr>
      <w:keepNext/>
      <w:keepLines/>
      <w:numPr>
        <w:ilvl w:val="2"/>
        <w:numId w:val="1"/>
      </w:numPr>
      <w:spacing w:after="120"/>
      <w:ind w:left="0" w:hanging="851"/>
      <w:outlineLvl w:val="2"/>
    </w:pPr>
    <w:rPr>
      <w:rFonts w:ascii="Arial Black" w:eastAsiaTheme="majorEastAsia" w:hAnsi="Arial Black" w:cstheme="majorBidi"/>
      <w:b/>
      <w:sz w:val="24"/>
      <w:szCs w:val="24"/>
    </w:rPr>
  </w:style>
  <w:style w:type="paragraph" w:styleId="Heading4">
    <w:name w:val="heading 4"/>
    <w:basedOn w:val="Normal"/>
    <w:next w:val="Normal"/>
    <w:link w:val="Heading4Char"/>
    <w:unhideWhenUsed/>
    <w:qFormat/>
    <w:rsid w:val="00084FB5"/>
    <w:pPr>
      <w:keepNext/>
      <w:keepLines/>
      <w:numPr>
        <w:ilvl w:val="3"/>
        <w:numId w:val="1"/>
      </w:numPr>
      <w:spacing w:before="40" w:after="0"/>
      <w:ind w:left="0" w:hanging="851"/>
      <w:outlineLvl w:val="3"/>
    </w:pPr>
    <w:rPr>
      <w:rFonts w:eastAsiaTheme="majorEastAsia" w:cs="Arial"/>
      <w:b/>
      <w:i/>
      <w:iCs/>
    </w:rPr>
  </w:style>
  <w:style w:type="paragraph" w:styleId="Heading5">
    <w:name w:val="heading 5"/>
    <w:basedOn w:val="Normal"/>
    <w:next w:val="Normal"/>
    <w:link w:val="Heading5Char"/>
    <w:unhideWhenUsed/>
    <w:qFormat/>
    <w:rsid w:val="001E4AAA"/>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1E4AAA"/>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1E4AAA"/>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1E4AAA"/>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E4AAA"/>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qFormat/>
    <w:rsid w:val="00427138"/>
    <w:rPr>
      <w:b/>
      <w:bCs/>
      <w:i/>
      <w:iCs/>
      <w:spacing w:val="5"/>
    </w:rPr>
  </w:style>
  <w:style w:type="character" w:customStyle="1" w:styleId="Heading1Char">
    <w:name w:val="Heading 1 Char"/>
    <w:basedOn w:val="DefaultParagraphFont"/>
    <w:link w:val="Heading1"/>
    <w:rsid w:val="00763A7C"/>
    <w:rPr>
      <w:rFonts w:ascii="Arial Black" w:eastAsiaTheme="majorEastAsia" w:hAnsi="Arial Black" w:cstheme="majorBidi"/>
      <w:b/>
      <w:caps/>
      <w:color w:val="000000" w:themeColor="text1"/>
      <w:sz w:val="40"/>
      <w:szCs w:val="32"/>
      <w:u w:val="single"/>
      <w:lang w:val="en-US"/>
    </w:rPr>
  </w:style>
  <w:style w:type="paragraph" w:styleId="Title">
    <w:name w:val="Title"/>
    <w:basedOn w:val="Normal"/>
    <w:next w:val="Normal"/>
    <w:link w:val="TitleChar"/>
    <w:uiPriority w:val="10"/>
    <w:qFormat/>
    <w:rsid w:val="0042713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71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7138"/>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427138"/>
    <w:rPr>
      <w:rFonts w:eastAsiaTheme="minorEastAsia"/>
      <w:color w:val="5A5A5A" w:themeColor="text1" w:themeTint="A5"/>
      <w:spacing w:val="15"/>
    </w:rPr>
  </w:style>
  <w:style w:type="character" w:styleId="SubtleEmphasis">
    <w:name w:val="Subtle Emphasis"/>
    <w:basedOn w:val="DefaultParagraphFont"/>
    <w:uiPriority w:val="19"/>
    <w:qFormat/>
    <w:rsid w:val="00427138"/>
    <w:rPr>
      <w:i/>
      <w:iCs/>
      <w:color w:val="404040" w:themeColor="text1" w:themeTint="BF"/>
    </w:rPr>
  </w:style>
  <w:style w:type="character" w:styleId="Emphasis">
    <w:name w:val="Emphasis"/>
    <w:basedOn w:val="DefaultParagraphFont"/>
    <w:uiPriority w:val="20"/>
    <w:qFormat/>
    <w:rsid w:val="00427138"/>
    <w:rPr>
      <w:i/>
      <w:iCs/>
    </w:rPr>
  </w:style>
  <w:style w:type="character" w:styleId="IntenseEmphasis">
    <w:name w:val="Intense Emphasis"/>
    <w:basedOn w:val="DefaultParagraphFont"/>
    <w:uiPriority w:val="21"/>
    <w:qFormat/>
    <w:rsid w:val="00427138"/>
    <w:rPr>
      <w:i/>
      <w:iCs/>
      <w:color w:val="5B9BD5" w:themeColor="accent1"/>
    </w:rPr>
  </w:style>
  <w:style w:type="character" w:styleId="Strong">
    <w:name w:val="Strong"/>
    <w:basedOn w:val="DefaultParagraphFont"/>
    <w:uiPriority w:val="22"/>
    <w:qFormat/>
    <w:rsid w:val="00427138"/>
    <w:rPr>
      <w:b/>
      <w:bCs/>
    </w:rPr>
  </w:style>
  <w:style w:type="paragraph" w:styleId="Quote">
    <w:name w:val="Quote"/>
    <w:basedOn w:val="Normal"/>
    <w:next w:val="Normal"/>
    <w:link w:val="QuoteChar"/>
    <w:uiPriority w:val="29"/>
    <w:qFormat/>
    <w:rsid w:val="00427138"/>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427138"/>
    <w:rPr>
      <w:i/>
      <w:iCs/>
      <w:color w:val="404040" w:themeColor="text1" w:themeTint="BF"/>
    </w:rPr>
  </w:style>
  <w:style w:type="paragraph" w:styleId="IntenseQuote">
    <w:name w:val="Intense Quote"/>
    <w:basedOn w:val="Normal"/>
    <w:next w:val="Normal"/>
    <w:link w:val="IntenseQuoteChar"/>
    <w:uiPriority w:val="30"/>
    <w:qFormat/>
    <w:rsid w:val="0042713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27138"/>
    <w:rPr>
      <w:i/>
      <w:iCs/>
      <w:color w:val="5B9BD5" w:themeColor="accent1"/>
    </w:rPr>
  </w:style>
  <w:style w:type="character" w:styleId="SubtleReference">
    <w:name w:val="Subtle Reference"/>
    <w:basedOn w:val="DefaultParagraphFont"/>
    <w:uiPriority w:val="31"/>
    <w:qFormat/>
    <w:rsid w:val="00427138"/>
    <w:rPr>
      <w:smallCaps/>
      <w:color w:val="5A5A5A" w:themeColor="text1" w:themeTint="A5"/>
    </w:rPr>
  </w:style>
  <w:style w:type="paragraph" w:styleId="Header">
    <w:name w:val="header"/>
    <w:basedOn w:val="Normal"/>
    <w:link w:val="HeaderChar"/>
    <w:unhideWhenUsed/>
    <w:rsid w:val="0042713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27138"/>
  </w:style>
  <w:style w:type="paragraph" w:styleId="Footer">
    <w:name w:val="footer"/>
    <w:basedOn w:val="Normal"/>
    <w:link w:val="FooterChar"/>
    <w:unhideWhenUsed/>
    <w:rsid w:val="0042713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27138"/>
  </w:style>
  <w:style w:type="character" w:customStyle="1" w:styleId="Heading2Char">
    <w:name w:val="Heading 2 Char"/>
    <w:basedOn w:val="DefaultParagraphFont"/>
    <w:link w:val="Heading2"/>
    <w:rsid w:val="00763A7C"/>
    <w:rPr>
      <w:rFonts w:ascii="Arial Black" w:eastAsiaTheme="majorEastAsia" w:hAnsi="Arial Black" w:cstheme="majorBidi"/>
      <w:color w:val="000000" w:themeColor="text1"/>
      <w:sz w:val="32"/>
      <w:szCs w:val="26"/>
      <w:u w:val="single"/>
    </w:rPr>
  </w:style>
  <w:style w:type="character" w:customStyle="1" w:styleId="Heading3Char">
    <w:name w:val="Heading 3 Char"/>
    <w:basedOn w:val="DefaultParagraphFont"/>
    <w:link w:val="Heading3"/>
    <w:rsid w:val="00F904DD"/>
    <w:rPr>
      <w:rFonts w:ascii="Arial Black" w:eastAsiaTheme="majorEastAsia" w:hAnsi="Arial Black" w:cstheme="majorBidi"/>
      <w:b/>
      <w:sz w:val="24"/>
      <w:szCs w:val="24"/>
    </w:rPr>
  </w:style>
  <w:style w:type="paragraph" w:styleId="ListParagraph">
    <w:name w:val="List Paragraph"/>
    <w:basedOn w:val="Normal"/>
    <w:uiPriority w:val="34"/>
    <w:qFormat/>
    <w:rsid w:val="00F47910"/>
    <w:pPr>
      <w:ind w:left="720"/>
      <w:contextualSpacing/>
    </w:pPr>
  </w:style>
  <w:style w:type="paragraph" w:styleId="NoSpacing">
    <w:name w:val="No Spacing"/>
    <w:uiPriority w:val="1"/>
    <w:qFormat/>
    <w:rsid w:val="00F47910"/>
    <w:pPr>
      <w:spacing w:after="0" w:line="240" w:lineRule="auto"/>
    </w:pPr>
    <w:rPr>
      <w:rFonts w:ascii="Arial" w:hAnsi="Arial"/>
    </w:rPr>
  </w:style>
  <w:style w:type="character" w:customStyle="1" w:styleId="Heading4Char">
    <w:name w:val="Heading 4 Char"/>
    <w:basedOn w:val="DefaultParagraphFont"/>
    <w:link w:val="Heading4"/>
    <w:rsid w:val="00084FB5"/>
    <w:rPr>
      <w:rFonts w:ascii="Century Gothic" w:eastAsiaTheme="majorEastAsia" w:hAnsi="Century Gothic" w:cs="Arial"/>
      <w:b/>
      <w:i/>
      <w:iCs/>
    </w:rPr>
  </w:style>
  <w:style w:type="character" w:customStyle="1" w:styleId="Heading5Char">
    <w:name w:val="Heading 5 Char"/>
    <w:basedOn w:val="DefaultParagraphFont"/>
    <w:link w:val="Heading5"/>
    <w:rsid w:val="001E4AAA"/>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1E4AAA"/>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1E4AAA"/>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1E4AA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1E4AAA"/>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280681"/>
    <w:pPr>
      <w:numPr>
        <w:numId w:val="0"/>
      </w:numPr>
      <w:spacing w:line="259" w:lineRule="auto"/>
      <w:outlineLvl w:val="9"/>
    </w:pPr>
    <w:rPr>
      <w:rFonts w:asciiTheme="majorHAnsi" w:hAnsiTheme="majorHAnsi"/>
      <w:b w:val="0"/>
      <w:caps w:val="0"/>
      <w:color w:val="2E74B5" w:themeColor="accent1" w:themeShade="BF"/>
      <w:sz w:val="32"/>
      <w:u w:val="none"/>
    </w:rPr>
  </w:style>
  <w:style w:type="paragraph" w:styleId="TOC1">
    <w:name w:val="toc 1"/>
    <w:basedOn w:val="Normal"/>
    <w:next w:val="Normal"/>
    <w:autoRedefine/>
    <w:uiPriority w:val="39"/>
    <w:unhideWhenUsed/>
    <w:rsid w:val="002C256C"/>
    <w:pPr>
      <w:tabs>
        <w:tab w:val="left" w:pos="440"/>
        <w:tab w:val="right" w:leader="dot" w:pos="9016"/>
      </w:tabs>
      <w:spacing w:before="120" w:after="0"/>
    </w:pPr>
    <w:rPr>
      <w:rFonts w:cstheme="minorHAnsi"/>
      <w:b/>
      <w:bCs/>
      <w:iCs/>
      <w:caps/>
      <w:sz w:val="24"/>
      <w:szCs w:val="24"/>
    </w:rPr>
  </w:style>
  <w:style w:type="paragraph" w:styleId="TOC2">
    <w:name w:val="toc 2"/>
    <w:basedOn w:val="Normal"/>
    <w:next w:val="Normal"/>
    <w:autoRedefine/>
    <w:uiPriority w:val="39"/>
    <w:unhideWhenUsed/>
    <w:rsid w:val="0071375D"/>
    <w:pPr>
      <w:spacing w:before="120" w:after="0"/>
      <w:ind w:left="220"/>
    </w:pPr>
    <w:rPr>
      <w:rFonts w:cstheme="minorHAnsi"/>
      <w:b/>
      <w:bCs/>
      <w:sz w:val="20"/>
    </w:rPr>
  </w:style>
  <w:style w:type="paragraph" w:styleId="TOC3">
    <w:name w:val="toc 3"/>
    <w:basedOn w:val="Normal"/>
    <w:next w:val="Normal"/>
    <w:autoRedefine/>
    <w:uiPriority w:val="39"/>
    <w:unhideWhenUsed/>
    <w:rsid w:val="0071375D"/>
    <w:pPr>
      <w:spacing w:after="0"/>
      <w:ind w:left="440"/>
    </w:pPr>
    <w:rPr>
      <w:rFonts w:cstheme="minorHAnsi"/>
      <w:sz w:val="20"/>
      <w:szCs w:val="20"/>
    </w:rPr>
  </w:style>
  <w:style w:type="character" w:styleId="Hyperlink">
    <w:name w:val="Hyperlink"/>
    <w:basedOn w:val="DefaultParagraphFont"/>
    <w:uiPriority w:val="99"/>
    <w:unhideWhenUsed/>
    <w:rsid w:val="00280681"/>
    <w:rPr>
      <w:color w:val="0563C1" w:themeColor="hyperlink"/>
      <w:u w:val="single"/>
    </w:rPr>
  </w:style>
  <w:style w:type="paragraph" w:styleId="TOC4">
    <w:name w:val="toc 4"/>
    <w:basedOn w:val="Normal"/>
    <w:next w:val="Normal"/>
    <w:autoRedefine/>
    <w:uiPriority w:val="39"/>
    <w:unhideWhenUsed/>
    <w:rsid w:val="00B71D32"/>
    <w:pPr>
      <w:spacing w:after="0"/>
      <w:ind w:left="660"/>
    </w:pPr>
    <w:rPr>
      <w:rFonts w:asciiTheme="minorHAnsi" w:hAnsiTheme="minorHAnsi" w:cstheme="minorHAnsi"/>
      <w:sz w:val="20"/>
      <w:szCs w:val="20"/>
    </w:rPr>
  </w:style>
  <w:style w:type="paragraph" w:styleId="TOC5">
    <w:name w:val="toc 5"/>
    <w:basedOn w:val="Normal"/>
    <w:next w:val="Normal"/>
    <w:autoRedefine/>
    <w:uiPriority w:val="39"/>
    <w:unhideWhenUsed/>
    <w:rsid w:val="00B71D32"/>
    <w:pPr>
      <w:spacing w:after="0"/>
      <w:ind w:left="880"/>
    </w:pPr>
    <w:rPr>
      <w:rFonts w:asciiTheme="minorHAnsi" w:hAnsiTheme="minorHAnsi" w:cstheme="minorHAnsi"/>
      <w:sz w:val="20"/>
      <w:szCs w:val="20"/>
    </w:rPr>
  </w:style>
  <w:style w:type="paragraph" w:styleId="TOC6">
    <w:name w:val="toc 6"/>
    <w:basedOn w:val="Normal"/>
    <w:next w:val="Normal"/>
    <w:autoRedefine/>
    <w:uiPriority w:val="39"/>
    <w:unhideWhenUsed/>
    <w:rsid w:val="00B71D32"/>
    <w:pPr>
      <w:spacing w:after="0"/>
      <w:ind w:left="1100"/>
    </w:pPr>
    <w:rPr>
      <w:rFonts w:asciiTheme="minorHAnsi" w:hAnsiTheme="minorHAnsi" w:cstheme="minorHAnsi"/>
      <w:sz w:val="20"/>
      <w:szCs w:val="20"/>
    </w:rPr>
  </w:style>
  <w:style w:type="paragraph" w:styleId="TOC7">
    <w:name w:val="toc 7"/>
    <w:basedOn w:val="Normal"/>
    <w:next w:val="Normal"/>
    <w:autoRedefine/>
    <w:uiPriority w:val="39"/>
    <w:unhideWhenUsed/>
    <w:rsid w:val="00B71D32"/>
    <w:pPr>
      <w:spacing w:after="0"/>
      <w:ind w:left="1320"/>
    </w:pPr>
    <w:rPr>
      <w:rFonts w:asciiTheme="minorHAnsi" w:hAnsiTheme="minorHAnsi" w:cstheme="minorHAnsi"/>
      <w:sz w:val="20"/>
      <w:szCs w:val="20"/>
    </w:rPr>
  </w:style>
  <w:style w:type="paragraph" w:styleId="TOC8">
    <w:name w:val="toc 8"/>
    <w:basedOn w:val="Normal"/>
    <w:next w:val="Normal"/>
    <w:autoRedefine/>
    <w:uiPriority w:val="39"/>
    <w:unhideWhenUsed/>
    <w:rsid w:val="00B71D32"/>
    <w:pPr>
      <w:spacing w:after="0"/>
      <w:ind w:left="1540"/>
    </w:pPr>
    <w:rPr>
      <w:rFonts w:asciiTheme="minorHAnsi" w:hAnsiTheme="minorHAnsi" w:cstheme="minorHAnsi"/>
      <w:sz w:val="20"/>
      <w:szCs w:val="20"/>
    </w:rPr>
  </w:style>
  <w:style w:type="paragraph" w:styleId="TOC9">
    <w:name w:val="toc 9"/>
    <w:basedOn w:val="Normal"/>
    <w:next w:val="Normal"/>
    <w:autoRedefine/>
    <w:uiPriority w:val="39"/>
    <w:unhideWhenUsed/>
    <w:rsid w:val="00B71D32"/>
    <w:pPr>
      <w:spacing w:after="0"/>
      <w:ind w:left="1760"/>
    </w:pPr>
    <w:rPr>
      <w:rFonts w:asciiTheme="minorHAnsi" w:hAnsiTheme="minorHAnsi" w:cstheme="minorHAnsi"/>
      <w:sz w:val="20"/>
      <w:szCs w:val="20"/>
    </w:rPr>
  </w:style>
  <w:style w:type="paragraph" w:styleId="BodyTextIndent">
    <w:name w:val="Body Text Indent"/>
    <w:basedOn w:val="Normal"/>
    <w:link w:val="BodyTextIndentChar"/>
    <w:semiHidden/>
    <w:rsid w:val="008D4587"/>
    <w:pPr>
      <w:spacing w:after="0" w:line="240" w:lineRule="auto"/>
      <w:ind w:left="720"/>
    </w:pPr>
    <w:rPr>
      <w:rFonts w:eastAsia="Times New Roman" w:cs="Times New Roman"/>
      <w:sz w:val="24"/>
      <w:szCs w:val="20"/>
      <w:lang w:val="en-US"/>
    </w:rPr>
  </w:style>
  <w:style w:type="character" w:customStyle="1" w:styleId="BodyTextIndentChar">
    <w:name w:val="Body Text Indent Char"/>
    <w:basedOn w:val="DefaultParagraphFont"/>
    <w:link w:val="BodyTextIndent"/>
    <w:semiHidden/>
    <w:rsid w:val="008D4587"/>
    <w:rPr>
      <w:rFonts w:ascii="Arial" w:eastAsia="Times New Roman" w:hAnsi="Arial" w:cs="Times New Roman"/>
      <w:sz w:val="24"/>
      <w:szCs w:val="20"/>
      <w:lang w:val="en-US"/>
    </w:rPr>
  </w:style>
  <w:style w:type="table" w:customStyle="1" w:styleId="TableGridLight1">
    <w:name w:val="Table Grid Light1"/>
    <w:basedOn w:val="TableNormal"/>
    <w:uiPriority w:val="40"/>
    <w:rsid w:val="008D4587"/>
    <w:pPr>
      <w:spacing w:after="0" w:line="240" w:lineRule="auto"/>
    </w:pPr>
    <w:rPr>
      <w:rFonts w:ascii="Times New Roman" w:eastAsia="Times New Roman" w:hAnsi="Times New Roman" w:cs="Times New Roman"/>
      <w:sz w:val="20"/>
      <w:szCs w:val="20"/>
      <w:lang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Grid">
    <w:name w:val="Table Grid"/>
    <w:basedOn w:val="TableNormal"/>
    <w:uiPriority w:val="59"/>
    <w:rsid w:val="00043EBD"/>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800F9"/>
    <w:pPr>
      <w:spacing w:after="200" w:line="240" w:lineRule="auto"/>
    </w:pPr>
    <w:rPr>
      <w:i/>
      <w:iCs/>
      <w:color w:val="44546A" w:themeColor="text2"/>
      <w:sz w:val="18"/>
      <w:szCs w:val="18"/>
    </w:rPr>
  </w:style>
  <w:style w:type="paragraph" w:styleId="TableofFigures">
    <w:name w:val="table of figures"/>
    <w:basedOn w:val="Normal"/>
    <w:next w:val="Normal"/>
    <w:uiPriority w:val="99"/>
    <w:unhideWhenUsed/>
    <w:rsid w:val="002C256C"/>
    <w:pPr>
      <w:spacing w:after="0"/>
    </w:pPr>
  </w:style>
  <w:style w:type="paragraph" w:customStyle="1" w:styleId="Default">
    <w:name w:val="Default"/>
    <w:rsid w:val="00184FC1"/>
    <w:pPr>
      <w:autoSpaceDE w:val="0"/>
      <w:autoSpaceDN w:val="0"/>
      <w:adjustRightInd w:val="0"/>
      <w:spacing w:after="0" w:line="240" w:lineRule="auto"/>
    </w:pPr>
    <w:rPr>
      <w:rFonts w:ascii="Century Gothic" w:eastAsia="Times New Roman" w:hAnsi="Century Gothic" w:cs="Century Gothic"/>
      <w:color w:val="000000"/>
      <w:sz w:val="24"/>
      <w:szCs w:val="24"/>
      <w:lang w:eastAsia="en-GB"/>
    </w:rPr>
  </w:style>
  <w:style w:type="paragraph" w:styleId="BodyText2">
    <w:name w:val="Body Text 2"/>
    <w:basedOn w:val="Normal"/>
    <w:link w:val="BodyText2Char"/>
    <w:unhideWhenUsed/>
    <w:rsid w:val="00B10A01"/>
    <w:pPr>
      <w:spacing w:after="120" w:line="480" w:lineRule="auto"/>
    </w:pPr>
  </w:style>
  <w:style w:type="character" w:customStyle="1" w:styleId="BodyText2Char">
    <w:name w:val="Body Text 2 Char"/>
    <w:basedOn w:val="DefaultParagraphFont"/>
    <w:link w:val="BodyText2"/>
    <w:uiPriority w:val="99"/>
    <w:rsid w:val="00B10A01"/>
    <w:rPr>
      <w:rFonts w:ascii="Arial" w:hAnsi="Arial"/>
    </w:rPr>
  </w:style>
  <w:style w:type="paragraph" w:styleId="BodyTextIndent2">
    <w:name w:val="Body Text Indent 2"/>
    <w:basedOn w:val="Normal"/>
    <w:link w:val="BodyTextIndent2Char"/>
    <w:semiHidden/>
    <w:rsid w:val="00B10A01"/>
    <w:pPr>
      <w:tabs>
        <w:tab w:val="left" w:pos="5103"/>
      </w:tabs>
      <w:spacing w:after="0" w:line="240" w:lineRule="auto"/>
      <w:ind w:left="33"/>
    </w:pPr>
    <w:rPr>
      <w:rFonts w:ascii="Times New Roman" w:eastAsia="Times New Roman" w:hAnsi="Times New Roman" w:cs="Times New Roman"/>
      <w:sz w:val="18"/>
      <w:szCs w:val="20"/>
    </w:rPr>
  </w:style>
  <w:style w:type="character" w:customStyle="1" w:styleId="BodyTextIndent2Char">
    <w:name w:val="Body Text Indent 2 Char"/>
    <w:basedOn w:val="DefaultParagraphFont"/>
    <w:link w:val="BodyTextIndent2"/>
    <w:semiHidden/>
    <w:rsid w:val="00B10A01"/>
    <w:rPr>
      <w:rFonts w:ascii="Times New Roman" w:eastAsia="Times New Roman" w:hAnsi="Times New Roman" w:cs="Times New Roman"/>
      <w:sz w:val="18"/>
      <w:szCs w:val="20"/>
    </w:rPr>
  </w:style>
  <w:style w:type="paragraph" w:styleId="BodyText3">
    <w:name w:val="Body Text 3"/>
    <w:basedOn w:val="Normal"/>
    <w:link w:val="BodyText3Char"/>
    <w:semiHidden/>
    <w:rsid w:val="00B10A01"/>
    <w:pPr>
      <w:tabs>
        <w:tab w:val="left" w:pos="227"/>
        <w:tab w:val="left" w:pos="567"/>
        <w:tab w:val="left" w:pos="709"/>
      </w:tabs>
      <w:spacing w:after="0" w:line="240" w:lineRule="auto"/>
      <w:jc w:val="both"/>
    </w:pPr>
    <w:rPr>
      <w:rFonts w:ascii="Times New Roman" w:eastAsia="Times New Roman" w:hAnsi="Times New Roman" w:cs="Times New Roman"/>
      <w:sz w:val="20"/>
      <w:szCs w:val="20"/>
    </w:rPr>
  </w:style>
  <w:style w:type="character" w:customStyle="1" w:styleId="BodyText3Char">
    <w:name w:val="Body Text 3 Char"/>
    <w:basedOn w:val="DefaultParagraphFont"/>
    <w:link w:val="BodyText3"/>
    <w:semiHidden/>
    <w:rsid w:val="00B10A01"/>
    <w:rPr>
      <w:rFonts w:ascii="Times New Roman" w:eastAsia="Times New Roman" w:hAnsi="Times New Roman" w:cs="Times New Roman"/>
      <w:sz w:val="20"/>
      <w:szCs w:val="20"/>
    </w:rPr>
  </w:style>
  <w:style w:type="paragraph" w:styleId="BodyText">
    <w:name w:val="Body Text"/>
    <w:basedOn w:val="Normal"/>
    <w:link w:val="BodyTextChar"/>
    <w:semiHidden/>
    <w:rsid w:val="00B10A01"/>
    <w:pPr>
      <w:tabs>
        <w:tab w:val="left" w:pos="5103"/>
      </w:tabs>
      <w:spacing w:after="0" w:line="240" w:lineRule="auto"/>
    </w:pPr>
    <w:rPr>
      <w:rFonts w:ascii="Times New Roman" w:eastAsia="Times New Roman" w:hAnsi="Times New Roman" w:cs="Times New Roman"/>
      <w:szCs w:val="20"/>
    </w:rPr>
  </w:style>
  <w:style w:type="character" w:customStyle="1" w:styleId="BodyTextChar">
    <w:name w:val="Body Text Char"/>
    <w:basedOn w:val="DefaultParagraphFont"/>
    <w:link w:val="BodyText"/>
    <w:semiHidden/>
    <w:rsid w:val="00B10A01"/>
    <w:rPr>
      <w:rFonts w:ascii="Times New Roman" w:eastAsia="Times New Roman" w:hAnsi="Times New Roman" w:cs="Times New Roman"/>
      <w:szCs w:val="20"/>
    </w:rPr>
  </w:style>
  <w:style w:type="paragraph" w:styleId="BlockText">
    <w:name w:val="Block Text"/>
    <w:basedOn w:val="Normal"/>
    <w:semiHidden/>
    <w:rsid w:val="00B10A01"/>
    <w:pPr>
      <w:tabs>
        <w:tab w:val="left" w:pos="170"/>
        <w:tab w:val="left" w:pos="567"/>
        <w:tab w:val="left" w:pos="851"/>
      </w:tabs>
      <w:spacing w:before="60" w:after="60" w:line="240" w:lineRule="auto"/>
      <w:ind w:left="426" w:right="57" w:hanging="426"/>
      <w:jc w:val="both"/>
    </w:pPr>
    <w:rPr>
      <w:rFonts w:ascii="Univers" w:eastAsia="Times New Roman" w:hAnsi="Univers" w:cs="Times New Roman"/>
      <w:sz w:val="20"/>
      <w:szCs w:val="20"/>
      <w:lang w:val="en-US"/>
    </w:rPr>
  </w:style>
  <w:style w:type="paragraph" w:styleId="BalloonText">
    <w:name w:val="Balloon Text"/>
    <w:basedOn w:val="Normal"/>
    <w:link w:val="BalloonTextChar"/>
    <w:semiHidden/>
    <w:unhideWhenUsed/>
    <w:rsid w:val="00B10A01"/>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B10A01"/>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B10A01"/>
    <w:rPr>
      <w:sz w:val="16"/>
      <w:szCs w:val="16"/>
    </w:rPr>
  </w:style>
  <w:style w:type="paragraph" w:styleId="CommentText">
    <w:name w:val="annotation text"/>
    <w:basedOn w:val="Normal"/>
    <w:link w:val="CommentTextChar"/>
    <w:uiPriority w:val="99"/>
    <w:unhideWhenUsed/>
    <w:rsid w:val="00B10A01"/>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10A0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10A01"/>
    <w:rPr>
      <w:b/>
      <w:bCs/>
    </w:rPr>
  </w:style>
  <w:style w:type="character" w:customStyle="1" w:styleId="CommentSubjectChar">
    <w:name w:val="Comment Subject Char"/>
    <w:basedOn w:val="CommentTextChar"/>
    <w:link w:val="CommentSubject"/>
    <w:uiPriority w:val="99"/>
    <w:semiHidden/>
    <w:rsid w:val="00B10A01"/>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1F2FD4"/>
    <w:rPr>
      <w:color w:val="954F72" w:themeColor="followedHyperlink"/>
      <w:u w:val="single"/>
    </w:rPr>
  </w:style>
  <w:style w:type="table" w:customStyle="1" w:styleId="TableGrid1">
    <w:name w:val="Table Grid1"/>
    <w:basedOn w:val="TableNormal"/>
    <w:next w:val="TableGrid"/>
    <w:uiPriority w:val="39"/>
    <w:rsid w:val="000E0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778710">
      <w:bodyDiv w:val="1"/>
      <w:marLeft w:val="0"/>
      <w:marRight w:val="0"/>
      <w:marTop w:val="0"/>
      <w:marBottom w:val="0"/>
      <w:divBdr>
        <w:top w:val="none" w:sz="0" w:space="0" w:color="auto"/>
        <w:left w:val="none" w:sz="0" w:space="0" w:color="auto"/>
        <w:bottom w:val="none" w:sz="0" w:space="0" w:color="auto"/>
        <w:right w:val="none" w:sz="0" w:space="0" w:color="auto"/>
      </w:divBdr>
    </w:div>
    <w:div w:id="296884310">
      <w:bodyDiv w:val="1"/>
      <w:marLeft w:val="0"/>
      <w:marRight w:val="0"/>
      <w:marTop w:val="0"/>
      <w:marBottom w:val="0"/>
      <w:divBdr>
        <w:top w:val="none" w:sz="0" w:space="0" w:color="auto"/>
        <w:left w:val="none" w:sz="0" w:space="0" w:color="auto"/>
        <w:bottom w:val="none" w:sz="0" w:space="0" w:color="auto"/>
        <w:right w:val="none" w:sz="0" w:space="0" w:color="auto"/>
      </w:divBdr>
    </w:div>
    <w:div w:id="427116341">
      <w:bodyDiv w:val="1"/>
      <w:marLeft w:val="0"/>
      <w:marRight w:val="0"/>
      <w:marTop w:val="0"/>
      <w:marBottom w:val="0"/>
      <w:divBdr>
        <w:top w:val="none" w:sz="0" w:space="0" w:color="auto"/>
        <w:left w:val="none" w:sz="0" w:space="0" w:color="auto"/>
        <w:bottom w:val="none" w:sz="0" w:space="0" w:color="auto"/>
        <w:right w:val="none" w:sz="0" w:space="0" w:color="auto"/>
      </w:divBdr>
    </w:div>
    <w:div w:id="505167906">
      <w:bodyDiv w:val="1"/>
      <w:marLeft w:val="0"/>
      <w:marRight w:val="0"/>
      <w:marTop w:val="0"/>
      <w:marBottom w:val="0"/>
      <w:divBdr>
        <w:top w:val="none" w:sz="0" w:space="0" w:color="auto"/>
        <w:left w:val="none" w:sz="0" w:space="0" w:color="auto"/>
        <w:bottom w:val="none" w:sz="0" w:space="0" w:color="auto"/>
        <w:right w:val="none" w:sz="0" w:space="0" w:color="auto"/>
      </w:divBdr>
    </w:div>
    <w:div w:id="606498112">
      <w:bodyDiv w:val="1"/>
      <w:marLeft w:val="0"/>
      <w:marRight w:val="0"/>
      <w:marTop w:val="0"/>
      <w:marBottom w:val="0"/>
      <w:divBdr>
        <w:top w:val="none" w:sz="0" w:space="0" w:color="auto"/>
        <w:left w:val="none" w:sz="0" w:space="0" w:color="auto"/>
        <w:bottom w:val="none" w:sz="0" w:space="0" w:color="auto"/>
        <w:right w:val="none" w:sz="0" w:space="0" w:color="auto"/>
      </w:divBdr>
    </w:div>
    <w:div w:id="908731982">
      <w:bodyDiv w:val="1"/>
      <w:marLeft w:val="0"/>
      <w:marRight w:val="0"/>
      <w:marTop w:val="0"/>
      <w:marBottom w:val="0"/>
      <w:divBdr>
        <w:top w:val="none" w:sz="0" w:space="0" w:color="auto"/>
        <w:left w:val="none" w:sz="0" w:space="0" w:color="auto"/>
        <w:bottom w:val="none" w:sz="0" w:space="0" w:color="auto"/>
        <w:right w:val="none" w:sz="0" w:space="0" w:color="auto"/>
      </w:divBdr>
    </w:div>
    <w:div w:id="1176767636">
      <w:bodyDiv w:val="1"/>
      <w:marLeft w:val="0"/>
      <w:marRight w:val="0"/>
      <w:marTop w:val="0"/>
      <w:marBottom w:val="0"/>
      <w:divBdr>
        <w:top w:val="none" w:sz="0" w:space="0" w:color="auto"/>
        <w:left w:val="none" w:sz="0" w:space="0" w:color="auto"/>
        <w:bottom w:val="none" w:sz="0" w:space="0" w:color="auto"/>
        <w:right w:val="none" w:sz="0" w:space="0" w:color="auto"/>
      </w:divBdr>
    </w:div>
    <w:div w:id="1498880272">
      <w:bodyDiv w:val="1"/>
      <w:marLeft w:val="0"/>
      <w:marRight w:val="0"/>
      <w:marTop w:val="0"/>
      <w:marBottom w:val="0"/>
      <w:divBdr>
        <w:top w:val="none" w:sz="0" w:space="0" w:color="auto"/>
        <w:left w:val="none" w:sz="0" w:space="0" w:color="auto"/>
        <w:bottom w:val="none" w:sz="0" w:space="0" w:color="auto"/>
        <w:right w:val="none" w:sz="0" w:space="0" w:color="auto"/>
      </w:divBdr>
    </w:div>
    <w:div w:id="1504055142">
      <w:bodyDiv w:val="1"/>
      <w:marLeft w:val="0"/>
      <w:marRight w:val="0"/>
      <w:marTop w:val="0"/>
      <w:marBottom w:val="0"/>
      <w:divBdr>
        <w:top w:val="none" w:sz="0" w:space="0" w:color="auto"/>
        <w:left w:val="none" w:sz="0" w:space="0" w:color="auto"/>
        <w:bottom w:val="none" w:sz="0" w:space="0" w:color="auto"/>
        <w:right w:val="none" w:sz="0" w:space="0" w:color="auto"/>
      </w:divBdr>
    </w:div>
    <w:div w:id="1514225656">
      <w:bodyDiv w:val="1"/>
      <w:marLeft w:val="0"/>
      <w:marRight w:val="0"/>
      <w:marTop w:val="0"/>
      <w:marBottom w:val="0"/>
      <w:divBdr>
        <w:top w:val="none" w:sz="0" w:space="0" w:color="auto"/>
        <w:left w:val="none" w:sz="0" w:space="0" w:color="auto"/>
        <w:bottom w:val="none" w:sz="0" w:space="0" w:color="auto"/>
        <w:right w:val="none" w:sz="0" w:space="0" w:color="auto"/>
      </w:divBdr>
    </w:div>
    <w:div w:id="1589269121">
      <w:bodyDiv w:val="1"/>
      <w:marLeft w:val="0"/>
      <w:marRight w:val="0"/>
      <w:marTop w:val="0"/>
      <w:marBottom w:val="0"/>
      <w:divBdr>
        <w:top w:val="none" w:sz="0" w:space="0" w:color="auto"/>
        <w:left w:val="none" w:sz="0" w:space="0" w:color="auto"/>
        <w:bottom w:val="none" w:sz="0" w:space="0" w:color="auto"/>
        <w:right w:val="none" w:sz="0" w:space="0" w:color="auto"/>
      </w:divBdr>
    </w:div>
    <w:div w:id="1767574461">
      <w:bodyDiv w:val="1"/>
      <w:marLeft w:val="0"/>
      <w:marRight w:val="0"/>
      <w:marTop w:val="0"/>
      <w:marBottom w:val="0"/>
      <w:divBdr>
        <w:top w:val="none" w:sz="0" w:space="0" w:color="auto"/>
        <w:left w:val="none" w:sz="0" w:space="0" w:color="auto"/>
        <w:bottom w:val="none" w:sz="0" w:space="0" w:color="auto"/>
        <w:right w:val="none" w:sz="0" w:space="0" w:color="auto"/>
      </w:divBdr>
    </w:div>
    <w:div w:id="177736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quality@chalicemedica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egulatoryaffairs@chalicemedica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joynston\AppData\Roaming\Microsoft\Templates\Chalice%20Blank%20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AD7CF-63F7-4F01-98C1-27DE684CA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Chalice Blank Doc Template.dotx</Template>
  <TotalTime>1</TotalTime>
  <Pages>9</Pages>
  <Words>2152</Words>
  <Characters>12270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Joynston</dc:creator>
  <cp:lastModifiedBy>Catrin Hollings</cp:lastModifiedBy>
  <cp:revision>2</cp:revision>
  <cp:lastPrinted>2022-02-10T10:02:00Z</cp:lastPrinted>
  <dcterms:created xsi:type="dcterms:W3CDTF">2026-02-05T09:25:00Z</dcterms:created>
  <dcterms:modified xsi:type="dcterms:W3CDTF">2026-02-05T09:25:00Z</dcterms:modified>
</cp:coreProperties>
</file>